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D9FE1" w14:textId="77777777" w:rsidR="00CC52D8" w:rsidRPr="0015302B" w:rsidRDefault="00CC52D8" w:rsidP="00CC52D8">
      <w:pPr>
        <w:rPr>
          <w:rFonts w:ascii="Calibri" w:hAnsi="Calibri" w:cs="Calibri"/>
          <w:b/>
          <w:sz w:val="22"/>
          <w:szCs w:val="22"/>
        </w:rPr>
      </w:pPr>
      <w:r w:rsidRPr="0015302B">
        <w:rPr>
          <w:rFonts w:ascii="Calibri" w:hAnsi="Calibri" w:cs="Calibri"/>
          <w:b/>
          <w:sz w:val="22"/>
          <w:szCs w:val="22"/>
        </w:rPr>
        <w:t>Nr</w:t>
      </w:r>
      <w:r w:rsidR="00315B2E" w:rsidRPr="0015302B">
        <w:rPr>
          <w:rFonts w:ascii="Calibri" w:hAnsi="Calibri" w:cs="Calibri"/>
          <w:b/>
          <w:sz w:val="22"/>
          <w:szCs w:val="22"/>
        </w:rPr>
        <w:t>.</w:t>
      </w:r>
      <w:r w:rsidR="00950F6C" w:rsidRPr="0015302B">
        <w:rPr>
          <w:rFonts w:ascii="Calibri" w:hAnsi="Calibri" w:cs="Calibri"/>
          <w:b/>
          <w:sz w:val="22"/>
          <w:szCs w:val="22"/>
        </w:rPr>
        <w:t xml:space="preserve"> </w:t>
      </w:r>
    </w:p>
    <w:p w14:paraId="1B0B5960" w14:textId="77777777" w:rsidR="00D94C2A" w:rsidRPr="0015302B" w:rsidRDefault="00D94C2A" w:rsidP="00CC52D8">
      <w:pPr>
        <w:rPr>
          <w:rFonts w:ascii="Calibri" w:hAnsi="Calibri" w:cs="Calibri"/>
          <w:b/>
          <w:sz w:val="22"/>
          <w:szCs w:val="22"/>
        </w:rPr>
      </w:pPr>
      <w:r w:rsidRPr="0015302B">
        <w:rPr>
          <w:rFonts w:ascii="Calibri" w:hAnsi="Calibri" w:cs="Calibri"/>
          <w:b/>
          <w:sz w:val="22"/>
          <w:szCs w:val="22"/>
        </w:rPr>
        <w:t xml:space="preserve">Nr.reg. </w:t>
      </w:r>
    </w:p>
    <w:p w14:paraId="1D707B2A" w14:textId="77777777" w:rsidR="00483F6F" w:rsidRPr="0015302B" w:rsidRDefault="00483F6F" w:rsidP="00DC0DC3">
      <w:pPr>
        <w:rPr>
          <w:rFonts w:ascii="Calibri" w:hAnsi="Calibri" w:cs="Calibri"/>
          <w:sz w:val="22"/>
          <w:szCs w:val="22"/>
        </w:rPr>
      </w:pPr>
    </w:p>
    <w:p w14:paraId="7F31B213" w14:textId="77777777" w:rsidR="00CC52D8" w:rsidRPr="0015302B" w:rsidRDefault="00CC52D8" w:rsidP="00CC52D8">
      <w:pPr>
        <w:ind w:left="2160" w:firstLine="720"/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Către</w:t>
      </w:r>
      <w:r w:rsidR="004C0C5F" w:rsidRPr="0015302B">
        <w:rPr>
          <w:rFonts w:ascii="Calibri" w:hAnsi="Calibri" w:cs="Calibri"/>
          <w:sz w:val="22"/>
          <w:szCs w:val="22"/>
        </w:rPr>
        <w:t>,</w:t>
      </w:r>
    </w:p>
    <w:p w14:paraId="30898F78" w14:textId="77777777" w:rsidR="00CC52D8" w:rsidRPr="0015302B" w:rsidRDefault="00CC52D8" w:rsidP="00CC52D8">
      <w:pPr>
        <w:spacing w:line="480" w:lineRule="auto"/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  <w:t xml:space="preserve">Consiliul de </w:t>
      </w:r>
      <w:r w:rsidR="0015302B" w:rsidRPr="0015302B">
        <w:rPr>
          <w:rFonts w:ascii="Calibri" w:hAnsi="Calibri" w:cs="Calibri"/>
          <w:sz w:val="22"/>
          <w:szCs w:val="22"/>
        </w:rPr>
        <w:t>Administrație</w:t>
      </w:r>
      <w:r w:rsidRPr="0015302B">
        <w:rPr>
          <w:rFonts w:ascii="Calibri" w:hAnsi="Calibri" w:cs="Calibri"/>
          <w:sz w:val="22"/>
          <w:szCs w:val="22"/>
        </w:rPr>
        <w:t xml:space="preserve"> al UTC-N</w:t>
      </w:r>
    </w:p>
    <w:p w14:paraId="2851BF25" w14:textId="482A3B7A" w:rsidR="00CC52D8" w:rsidRPr="0015302B" w:rsidRDefault="00CC52D8" w:rsidP="00AD0234">
      <w:pPr>
        <w:ind w:firstLine="720"/>
        <w:jc w:val="both"/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 xml:space="preserve">Vă înaintăm spre aprobare comisiile examenelor de finalizare a studiilor (examen diplomă </w:t>
      </w:r>
      <w:r w:rsidR="0015302B" w:rsidRPr="1F7B2D6C">
        <w:rPr>
          <w:rFonts w:ascii="Calibri" w:hAnsi="Calibri" w:cs="Calibri"/>
          <w:sz w:val="22"/>
          <w:szCs w:val="22"/>
        </w:rPr>
        <w:t>și</w:t>
      </w:r>
      <w:r w:rsidRPr="1F7B2D6C">
        <w:rPr>
          <w:rFonts w:ascii="Calibri" w:hAnsi="Calibri" w:cs="Calibri"/>
          <w:sz w:val="22"/>
          <w:szCs w:val="22"/>
        </w:rPr>
        <w:t xml:space="preserve"> examen </w:t>
      </w:r>
      <w:r w:rsidR="0015302B" w:rsidRPr="1F7B2D6C">
        <w:rPr>
          <w:rFonts w:ascii="Calibri" w:hAnsi="Calibri" w:cs="Calibri"/>
          <w:sz w:val="22"/>
          <w:szCs w:val="22"/>
        </w:rPr>
        <w:t>disertație</w:t>
      </w:r>
      <w:r w:rsidRPr="1F7B2D6C">
        <w:rPr>
          <w:rFonts w:ascii="Calibri" w:hAnsi="Calibri" w:cs="Calibri"/>
          <w:sz w:val="22"/>
          <w:szCs w:val="22"/>
        </w:rPr>
        <w:t>) – pentru sesiunile iulie</w:t>
      </w:r>
      <w:r w:rsidR="002211D3" w:rsidRPr="1F7B2D6C">
        <w:rPr>
          <w:rFonts w:ascii="Calibri" w:hAnsi="Calibri" w:cs="Calibri"/>
          <w:sz w:val="22"/>
          <w:szCs w:val="22"/>
        </w:rPr>
        <w:t xml:space="preserve"> </w:t>
      </w:r>
      <w:r w:rsidR="0015302B" w:rsidRPr="1F7B2D6C">
        <w:rPr>
          <w:rFonts w:ascii="Calibri" w:hAnsi="Calibri" w:cs="Calibri"/>
          <w:sz w:val="22"/>
          <w:szCs w:val="22"/>
        </w:rPr>
        <w:t>și</w:t>
      </w:r>
      <w:r w:rsidRPr="1F7B2D6C">
        <w:rPr>
          <w:rFonts w:ascii="Calibri" w:hAnsi="Calibri" w:cs="Calibri"/>
          <w:sz w:val="22"/>
          <w:szCs w:val="22"/>
        </w:rPr>
        <w:t xml:space="preserve"> sept</w:t>
      </w:r>
      <w:r w:rsidR="00E6723B" w:rsidRPr="1F7B2D6C">
        <w:rPr>
          <w:rFonts w:ascii="Calibri" w:hAnsi="Calibri" w:cs="Calibri"/>
          <w:sz w:val="22"/>
          <w:szCs w:val="22"/>
        </w:rPr>
        <w:t>embrie 202</w:t>
      </w:r>
      <w:r w:rsidR="008A0C61" w:rsidRPr="1F7B2D6C">
        <w:rPr>
          <w:rFonts w:ascii="Calibri" w:hAnsi="Calibri" w:cs="Calibri"/>
          <w:sz w:val="22"/>
          <w:szCs w:val="22"/>
        </w:rPr>
        <w:t>6</w:t>
      </w:r>
      <w:r w:rsidR="00950F6C" w:rsidRPr="1F7B2D6C">
        <w:rPr>
          <w:rFonts w:ascii="Calibri" w:hAnsi="Calibri" w:cs="Calibri"/>
          <w:sz w:val="22"/>
          <w:szCs w:val="22"/>
        </w:rPr>
        <w:t xml:space="preserve"> </w:t>
      </w:r>
      <w:r w:rsidRPr="1F7B2D6C">
        <w:rPr>
          <w:rFonts w:ascii="Calibri" w:hAnsi="Calibri" w:cs="Calibri"/>
          <w:sz w:val="22"/>
          <w:szCs w:val="22"/>
        </w:rPr>
        <w:t xml:space="preserve">aprobate în </w:t>
      </w:r>
      <w:r w:rsidR="0015302B" w:rsidRPr="1F7B2D6C">
        <w:rPr>
          <w:rFonts w:ascii="Calibri" w:hAnsi="Calibri" w:cs="Calibri"/>
          <w:sz w:val="22"/>
          <w:szCs w:val="22"/>
        </w:rPr>
        <w:t>ședința</w:t>
      </w:r>
      <w:r w:rsidRPr="1F7B2D6C">
        <w:rPr>
          <w:rFonts w:ascii="Calibri" w:hAnsi="Calibri" w:cs="Calibri"/>
          <w:sz w:val="22"/>
          <w:szCs w:val="22"/>
        </w:rPr>
        <w:t xml:space="preserve"> Consiliului </w:t>
      </w:r>
      <w:r w:rsidR="0015302B" w:rsidRPr="1F7B2D6C">
        <w:rPr>
          <w:rFonts w:ascii="Calibri" w:hAnsi="Calibri" w:cs="Calibri"/>
          <w:sz w:val="22"/>
          <w:szCs w:val="22"/>
        </w:rPr>
        <w:t>Facultății</w:t>
      </w:r>
      <w:r w:rsidRPr="1F7B2D6C">
        <w:rPr>
          <w:rFonts w:ascii="Calibri" w:hAnsi="Calibri" w:cs="Calibri"/>
          <w:sz w:val="22"/>
          <w:szCs w:val="22"/>
        </w:rPr>
        <w:t xml:space="preserve"> de </w:t>
      </w:r>
      <w:r w:rsidR="0015302B" w:rsidRPr="1F7B2D6C">
        <w:rPr>
          <w:rFonts w:ascii="Calibri" w:hAnsi="Calibri" w:cs="Calibri"/>
          <w:sz w:val="22"/>
          <w:szCs w:val="22"/>
        </w:rPr>
        <w:t>Construcții</w:t>
      </w:r>
      <w:r w:rsidRPr="1F7B2D6C">
        <w:rPr>
          <w:rFonts w:ascii="Calibri" w:hAnsi="Calibri" w:cs="Calibri"/>
          <w:sz w:val="22"/>
          <w:szCs w:val="22"/>
        </w:rPr>
        <w:t xml:space="preserve">, </w:t>
      </w:r>
      <w:r w:rsidR="008A7D2B" w:rsidRPr="1F7B2D6C">
        <w:rPr>
          <w:rFonts w:ascii="Calibri" w:hAnsi="Calibri" w:cs="Calibri"/>
          <w:sz w:val="22"/>
          <w:szCs w:val="22"/>
        </w:rPr>
        <w:t xml:space="preserve">din </w:t>
      </w:r>
      <w:r w:rsidR="72C51830" w:rsidRPr="1F7B2D6C">
        <w:rPr>
          <w:rFonts w:ascii="Calibri" w:hAnsi="Calibri" w:cs="Calibri"/>
          <w:sz w:val="22"/>
          <w:szCs w:val="22"/>
        </w:rPr>
        <w:t>18</w:t>
      </w:r>
      <w:r w:rsidR="00AD0234" w:rsidRPr="1F7B2D6C">
        <w:rPr>
          <w:rFonts w:ascii="Calibri" w:hAnsi="Calibri" w:cs="Calibri"/>
          <w:sz w:val="22"/>
          <w:szCs w:val="22"/>
        </w:rPr>
        <w:t>.</w:t>
      </w:r>
      <w:r w:rsidR="00507A79" w:rsidRPr="1F7B2D6C">
        <w:rPr>
          <w:rFonts w:ascii="Calibri" w:hAnsi="Calibri" w:cs="Calibri"/>
          <w:sz w:val="22"/>
          <w:szCs w:val="22"/>
        </w:rPr>
        <w:t>0</w:t>
      </w:r>
      <w:r w:rsidR="5574D25A" w:rsidRPr="1F7B2D6C">
        <w:rPr>
          <w:rFonts w:ascii="Calibri" w:hAnsi="Calibri" w:cs="Calibri"/>
          <w:sz w:val="22"/>
          <w:szCs w:val="22"/>
        </w:rPr>
        <w:t>3</w:t>
      </w:r>
      <w:r w:rsidR="00AD0234" w:rsidRPr="1F7B2D6C">
        <w:rPr>
          <w:rFonts w:ascii="Calibri" w:hAnsi="Calibri" w:cs="Calibri"/>
          <w:sz w:val="22"/>
          <w:szCs w:val="22"/>
        </w:rPr>
        <w:t>.202</w:t>
      </w:r>
      <w:r w:rsidR="008A0C61" w:rsidRPr="1F7B2D6C">
        <w:rPr>
          <w:rFonts w:ascii="Calibri" w:hAnsi="Calibri" w:cs="Calibri"/>
          <w:sz w:val="22"/>
          <w:szCs w:val="22"/>
        </w:rPr>
        <w:t>6</w:t>
      </w:r>
      <w:r w:rsidR="00AD0234" w:rsidRPr="1F7B2D6C">
        <w:rPr>
          <w:rFonts w:ascii="Calibri" w:hAnsi="Calibri" w:cs="Calibri"/>
          <w:sz w:val="22"/>
          <w:szCs w:val="22"/>
        </w:rPr>
        <w:t>:</w:t>
      </w:r>
    </w:p>
    <w:p w14:paraId="631EAC08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</w:p>
    <w:p w14:paraId="2ABA9496" w14:textId="77777777" w:rsidR="00CC52D8" w:rsidRPr="0015302B" w:rsidRDefault="00CC52D8" w:rsidP="008A7D2B">
      <w:pPr>
        <w:numPr>
          <w:ilvl w:val="0"/>
          <w:numId w:val="2"/>
        </w:numPr>
        <w:spacing w:line="360" w:lineRule="auto"/>
        <w:rPr>
          <w:rFonts w:ascii="Calibri" w:hAnsi="Calibri" w:cs="Calibri"/>
          <w:b/>
          <w:sz w:val="22"/>
          <w:szCs w:val="22"/>
          <w:u w:val="single"/>
        </w:rPr>
      </w:pPr>
      <w:r w:rsidRPr="0015302B">
        <w:rPr>
          <w:rFonts w:ascii="Calibri" w:hAnsi="Calibri" w:cs="Calibri"/>
          <w:b/>
          <w:sz w:val="22"/>
          <w:szCs w:val="22"/>
        </w:rPr>
        <w:t>COMISII EXAMEN DE DIPLOMǍ</w:t>
      </w:r>
    </w:p>
    <w:p w14:paraId="52E304A0" w14:textId="0FBF2527" w:rsidR="000662A3" w:rsidRPr="006956A4" w:rsidRDefault="000662A3" w:rsidP="000662A3">
      <w:pPr>
        <w:rPr>
          <w:rFonts w:ascii="Calibri" w:hAnsi="Calibri" w:cs="Calibri"/>
          <w:color w:val="FF0000"/>
          <w:sz w:val="22"/>
          <w:szCs w:val="22"/>
          <w:lang w:val="en-US"/>
        </w:rPr>
      </w:pPr>
      <w:r w:rsidRPr="1F7B2D6C">
        <w:rPr>
          <w:rFonts w:ascii="Calibri" w:hAnsi="Calibri" w:cs="Calibri"/>
          <w:color w:val="FF0000"/>
          <w:sz w:val="22"/>
          <w:szCs w:val="22"/>
        </w:rPr>
        <w:t xml:space="preserve"> </w:t>
      </w:r>
      <w:r>
        <w:tab/>
      </w:r>
      <w:r>
        <w:tab/>
      </w:r>
    </w:p>
    <w:p w14:paraId="6578C09A" w14:textId="77777777" w:rsidR="004B4DD9" w:rsidRPr="0015302B" w:rsidRDefault="004B4DD9" w:rsidP="004B4DD9">
      <w:pPr>
        <w:ind w:left="2160"/>
        <w:rPr>
          <w:rFonts w:ascii="Calibri" w:hAnsi="Calibri" w:cs="Calibri"/>
          <w:sz w:val="22"/>
          <w:szCs w:val="22"/>
        </w:rPr>
      </w:pPr>
    </w:p>
    <w:p w14:paraId="6481B50D" w14:textId="77777777" w:rsidR="00CC52D8" w:rsidRPr="0015302B" w:rsidRDefault="00CC52D8" w:rsidP="00CC52D8">
      <w:pPr>
        <w:numPr>
          <w:ilvl w:val="0"/>
          <w:numId w:val="3"/>
        </w:numPr>
        <w:rPr>
          <w:rFonts w:ascii="Calibri" w:hAnsi="Calibri" w:cs="Calibri"/>
          <w:b/>
          <w:sz w:val="22"/>
          <w:szCs w:val="22"/>
        </w:rPr>
      </w:pPr>
      <w:r w:rsidRPr="0015302B">
        <w:rPr>
          <w:rFonts w:ascii="Calibri" w:hAnsi="Calibri" w:cs="Calibri"/>
          <w:b/>
          <w:sz w:val="22"/>
          <w:szCs w:val="22"/>
        </w:rPr>
        <w:t>CONSTRUCŢII CIVILE, INDUSTRIALE ŞI AGRICOLE</w:t>
      </w:r>
    </w:p>
    <w:p w14:paraId="5F0B9D25" w14:textId="77777777" w:rsidR="00CC52D8" w:rsidRPr="0015302B" w:rsidRDefault="00CC52D8" w:rsidP="00CC52D8">
      <w:pPr>
        <w:ind w:left="720"/>
        <w:rPr>
          <w:rFonts w:ascii="Calibri" w:hAnsi="Calibri" w:cs="Calibri"/>
          <w:sz w:val="22"/>
          <w:szCs w:val="22"/>
        </w:rPr>
      </w:pPr>
    </w:p>
    <w:p w14:paraId="5B988415" w14:textId="77777777" w:rsidR="00CC52D8" w:rsidRPr="0015302B" w:rsidRDefault="00CC52D8" w:rsidP="00CC52D8">
      <w:pPr>
        <w:rPr>
          <w:rFonts w:ascii="Calibri" w:hAnsi="Calibri" w:cs="Calibri"/>
          <w:b/>
          <w:sz w:val="22"/>
          <w:szCs w:val="22"/>
        </w:rPr>
      </w:pPr>
      <w:r w:rsidRPr="0015302B">
        <w:rPr>
          <w:rFonts w:ascii="Calibri" w:hAnsi="Calibri" w:cs="Calibri"/>
          <w:b/>
          <w:sz w:val="22"/>
          <w:szCs w:val="22"/>
        </w:rPr>
        <w:t>COMISIA I</w:t>
      </w:r>
    </w:p>
    <w:p w14:paraId="05100C33" w14:textId="77777777" w:rsidR="00CC52D8" w:rsidRPr="0015302B" w:rsidRDefault="0015302B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Președinte</w:t>
      </w:r>
      <w:r w:rsidR="00125A3E" w:rsidRPr="0015302B">
        <w:rPr>
          <w:rFonts w:ascii="Calibri" w:hAnsi="Calibri" w:cs="Calibri"/>
          <w:sz w:val="22"/>
          <w:szCs w:val="22"/>
        </w:rPr>
        <w:t>:</w:t>
      </w:r>
      <w:r w:rsidR="00125A3E" w:rsidRPr="0015302B">
        <w:rPr>
          <w:rFonts w:ascii="Calibri" w:hAnsi="Calibri" w:cs="Calibri"/>
          <w:sz w:val="22"/>
          <w:szCs w:val="22"/>
        </w:rPr>
        <w:tab/>
      </w:r>
      <w:r w:rsidR="00125A3E" w:rsidRPr="0015302B">
        <w:rPr>
          <w:rFonts w:ascii="Calibri" w:hAnsi="Calibri" w:cs="Calibri"/>
          <w:sz w:val="22"/>
          <w:szCs w:val="22"/>
        </w:rPr>
        <w:tab/>
      </w:r>
      <w:r w:rsidR="009F3120" w:rsidRPr="0015302B">
        <w:rPr>
          <w:rFonts w:ascii="Calibri" w:hAnsi="Calibri" w:cs="Calibri"/>
          <w:sz w:val="22"/>
          <w:szCs w:val="22"/>
        </w:rPr>
        <w:t>Conf.</w:t>
      </w:r>
      <w:r w:rsidR="00CC52D8" w:rsidRPr="0015302B">
        <w:rPr>
          <w:rFonts w:ascii="Calibri" w:hAnsi="Calibri" w:cs="Calibri"/>
          <w:sz w:val="22"/>
          <w:szCs w:val="22"/>
        </w:rPr>
        <w:t xml:space="preserve"> dr. ing. </w:t>
      </w:r>
      <w:r w:rsidR="006A19F7" w:rsidRPr="0015302B">
        <w:rPr>
          <w:rFonts w:ascii="Calibri" w:hAnsi="Calibri" w:cs="Calibri"/>
          <w:sz w:val="22"/>
          <w:szCs w:val="22"/>
        </w:rPr>
        <w:t>FǍRCAŞ VASILE STELIAN</w:t>
      </w:r>
    </w:p>
    <w:p w14:paraId="53B0A996" w14:textId="77777777" w:rsidR="00CC52D8" w:rsidRPr="0015302B" w:rsidRDefault="00125A3E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Membri:</w:t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="009F3120" w:rsidRPr="0015302B">
        <w:rPr>
          <w:rFonts w:ascii="Calibri" w:hAnsi="Calibri" w:cs="Calibri"/>
          <w:sz w:val="22"/>
          <w:szCs w:val="22"/>
        </w:rPr>
        <w:t>Conf.</w:t>
      </w:r>
      <w:r w:rsidRPr="0015302B">
        <w:rPr>
          <w:rFonts w:ascii="Calibri" w:hAnsi="Calibri" w:cs="Calibri"/>
          <w:sz w:val="22"/>
          <w:szCs w:val="22"/>
        </w:rPr>
        <w:t xml:space="preserve"> </w:t>
      </w:r>
      <w:r w:rsidR="00CC52D8" w:rsidRPr="0015302B">
        <w:rPr>
          <w:rFonts w:ascii="Calibri" w:hAnsi="Calibri" w:cs="Calibri"/>
          <w:sz w:val="22"/>
          <w:szCs w:val="22"/>
        </w:rPr>
        <w:t xml:space="preserve">dr. ing. </w:t>
      </w:r>
      <w:r w:rsidR="006A19F7" w:rsidRPr="0015302B">
        <w:rPr>
          <w:rFonts w:ascii="Calibri" w:hAnsi="Calibri" w:cs="Calibri"/>
          <w:sz w:val="22"/>
          <w:szCs w:val="22"/>
        </w:rPr>
        <w:t xml:space="preserve">PUSKAS ATTILA </w:t>
      </w:r>
      <w:r w:rsidR="0022648A" w:rsidRPr="00E30F7D">
        <w:rPr>
          <w:rFonts w:ascii="Calibri" w:hAnsi="Calibri" w:cs="Calibri"/>
          <w:b/>
          <w:bCs/>
          <w:i/>
          <w:iCs/>
          <w:sz w:val="22"/>
          <w:szCs w:val="22"/>
        </w:rPr>
        <w:t xml:space="preserve">– </w:t>
      </w:r>
      <w:r w:rsidR="0015302B" w:rsidRPr="00E30F7D">
        <w:rPr>
          <w:rFonts w:ascii="Calibri" w:hAnsi="Calibri" w:cs="Calibri"/>
          <w:b/>
          <w:bCs/>
          <w:i/>
          <w:iCs/>
          <w:sz w:val="22"/>
          <w:szCs w:val="22"/>
        </w:rPr>
        <w:t>președinte</w:t>
      </w:r>
      <w:r w:rsidR="0022648A" w:rsidRPr="00E30F7D">
        <w:rPr>
          <w:rFonts w:ascii="Calibri" w:hAnsi="Calibri" w:cs="Calibri"/>
          <w:b/>
          <w:bCs/>
          <w:i/>
          <w:iCs/>
          <w:sz w:val="22"/>
          <w:szCs w:val="22"/>
        </w:rPr>
        <w:t xml:space="preserve"> supleant</w:t>
      </w:r>
    </w:p>
    <w:p w14:paraId="3B66CE03" w14:textId="77777777" w:rsidR="00CC52D8" w:rsidRPr="0015302B" w:rsidRDefault="009F3120" w:rsidP="1F7B2D6C">
      <w:pPr>
        <w:ind w:left="1440" w:firstLine="720"/>
        <w:rPr>
          <w:rFonts w:ascii="Calibri" w:hAnsi="Calibri" w:cs="Calibri"/>
          <w:color w:val="000000" w:themeColor="text1"/>
          <w:sz w:val="22"/>
          <w:szCs w:val="22"/>
        </w:rPr>
      </w:pPr>
      <w:r w:rsidRPr="1F7B2D6C">
        <w:rPr>
          <w:rFonts w:ascii="Calibri" w:hAnsi="Calibri" w:cs="Calibri"/>
          <w:color w:val="000000" w:themeColor="text1"/>
          <w:sz w:val="22"/>
          <w:szCs w:val="22"/>
        </w:rPr>
        <w:t>Conf.</w:t>
      </w:r>
      <w:r w:rsidR="00125A3E" w:rsidRPr="1F7B2D6C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CC52D8" w:rsidRPr="1F7B2D6C">
        <w:rPr>
          <w:rFonts w:ascii="Calibri" w:hAnsi="Calibri" w:cs="Calibri"/>
          <w:color w:val="000000" w:themeColor="text1"/>
          <w:sz w:val="22"/>
          <w:szCs w:val="22"/>
        </w:rPr>
        <w:t xml:space="preserve">dr. ing. </w:t>
      </w:r>
      <w:r w:rsidR="006A19F7" w:rsidRPr="1F7B2D6C">
        <w:rPr>
          <w:rFonts w:ascii="Calibri" w:hAnsi="Calibri" w:cs="Calibri"/>
          <w:color w:val="000000" w:themeColor="text1"/>
          <w:sz w:val="22"/>
          <w:szCs w:val="22"/>
        </w:rPr>
        <w:t>CHIRA NICOLAE</w:t>
      </w:r>
    </w:p>
    <w:p w14:paraId="71FA1FDB" w14:textId="77777777" w:rsidR="00CC52D8" w:rsidRPr="0015302B" w:rsidRDefault="0015302B" w:rsidP="00CC52D8">
      <w:pPr>
        <w:ind w:left="1440" w:firstLine="720"/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Șef lucr</w:t>
      </w:r>
      <w:r w:rsidR="00125A3E" w:rsidRPr="0015302B">
        <w:rPr>
          <w:rFonts w:ascii="Calibri" w:hAnsi="Calibri" w:cs="Calibri"/>
          <w:sz w:val="22"/>
          <w:szCs w:val="22"/>
        </w:rPr>
        <w:t xml:space="preserve">. </w:t>
      </w:r>
      <w:r w:rsidR="00CC52D8" w:rsidRPr="0015302B">
        <w:rPr>
          <w:rFonts w:ascii="Calibri" w:hAnsi="Calibri" w:cs="Calibri"/>
          <w:sz w:val="22"/>
          <w:szCs w:val="22"/>
        </w:rPr>
        <w:t>dr. ing. MOGA CǍTǍLIN</w:t>
      </w:r>
    </w:p>
    <w:p w14:paraId="23A4FB70" w14:textId="77777777" w:rsidR="00CC52D8" w:rsidRPr="0015302B" w:rsidRDefault="0015302B" w:rsidP="00CC52D8">
      <w:pPr>
        <w:ind w:left="1440" w:firstLine="720"/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Șef lucr</w:t>
      </w:r>
      <w:r w:rsidR="00125A3E" w:rsidRPr="0015302B">
        <w:rPr>
          <w:rFonts w:ascii="Calibri" w:hAnsi="Calibri" w:cs="Calibri"/>
          <w:sz w:val="22"/>
          <w:szCs w:val="22"/>
        </w:rPr>
        <w:t>.</w:t>
      </w:r>
      <w:r w:rsidR="00CC52D8" w:rsidRPr="0015302B">
        <w:rPr>
          <w:rFonts w:ascii="Calibri" w:hAnsi="Calibri" w:cs="Calibri"/>
          <w:sz w:val="22"/>
          <w:szCs w:val="22"/>
        </w:rPr>
        <w:t xml:space="preserve"> dr. ing. BOJAN ADRIAN COSMIN</w:t>
      </w:r>
    </w:p>
    <w:p w14:paraId="0B4EBA4D" w14:textId="77777777" w:rsidR="00CC52D8" w:rsidRPr="0015302B" w:rsidRDefault="00CC52D8" w:rsidP="00CC52D8">
      <w:pPr>
        <w:ind w:left="1440" w:firstLine="720"/>
        <w:rPr>
          <w:rFonts w:ascii="Calibri" w:hAnsi="Calibri" w:cs="Calibri"/>
          <w:sz w:val="22"/>
          <w:szCs w:val="22"/>
        </w:rPr>
      </w:pPr>
    </w:p>
    <w:p w14:paraId="178042E4" w14:textId="5A1C42A3" w:rsidR="00CC52D8" w:rsidRPr="0015302B" w:rsidRDefault="00CC52D8" w:rsidP="1F7B2D6C">
      <w:pPr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 xml:space="preserve">Membri </w:t>
      </w:r>
      <w:r w:rsidR="0015302B" w:rsidRPr="1F7B2D6C">
        <w:rPr>
          <w:rFonts w:ascii="Calibri" w:hAnsi="Calibri" w:cs="Calibri"/>
          <w:sz w:val="22"/>
          <w:szCs w:val="22"/>
        </w:rPr>
        <w:t>supleanți</w:t>
      </w:r>
      <w:r w:rsidRPr="1F7B2D6C">
        <w:rPr>
          <w:rFonts w:ascii="Calibri" w:hAnsi="Calibri" w:cs="Calibri"/>
          <w:sz w:val="22"/>
          <w:szCs w:val="22"/>
        </w:rPr>
        <w:t>:</w:t>
      </w:r>
      <w:r>
        <w:tab/>
      </w:r>
      <w:r w:rsidR="410D8874" w:rsidRPr="1F7B2D6C">
        <w:rPr>
          <w:rFonts w:ascii="Calibri" w:hAnsi="Calibri" w:cs="Calibri"/>
          <w:sz w:val="22"/>
          <w:szCs w:val="22"/>
        </w:rPr>
        <w:t xml:space="preserve">Conf. dr. ing. BURU ŞTEFAN MARIUS </w:t>
      </w:r>
    </w:p>
    <w:p w14:paraId="584B1813" w14:textId="77777777" w:rsidR="00CC52D8" w:rsidRPr="0015302B" w:rsidRDefault="410D8874" w:rsidP="1F7B2D6C">
      <w:pPr>
        <w:ind w:left="1440" w:firstLine="720"/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>Șef lucr. dr. ing. PRODAN OVIDIU</w:t>
      </w:r>
    </w:p>
    <w:p w14:paraId="664DE1CE" w14:textId="291185EC" w:rsidR="00CC52D8" w:rsidRPr="0015302B" w:rsidRDefault="0015302B" w:rsidP="1F7B2D6C">
      <w:pPr>
        <w:ind w:left="1440" w:firstLine="720"/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>Șef lucr</w:t>
      </w:r>
      <w:r w:rsidR="00125A3E" w:rsidRPr="1F7B2D6C">
        <w:rPr>
          <w:rFonts w:ascii="Calibri" w:hAnsi="Calibri" w:cs="Calibri"/>
          <w:sz w:val="22"/>
          <w:szCs w:val="22"/>
        </w:rPr>
        <w:t xml:space="preserve">. dr. ing. </w:t>
      </w:r>
      <w:r w:rsidR="00CC52D8" w:rsidRPr="1F7B2D6C">
        <w:rPr>
          <w:rFonts w:ascii="Calibri" w:hAnsi="Calibri" w:cs="Calibri"/>
          <w:sz w:val="22"/>
          <w:szCs w:val="22"/>
        </w:rPr>
        <w:t>DÂRMON RUXANDRA MIHAELA</w:t>
      </w:r>
    </w:p>
    <w:p w14:paraId="7E976610" w14:textId="113E8B0A" w:rsidR="3E768513" w:rsidRDefault="3E768513" w:rsidP="1F7B2D6C">
      <w:pPr>
        <w:ind w:left="1440" w:firstLine="720"/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>Șef lucr. dr. ing. TOADER TRAIAN NICU</w:t>
      </w:r>
    </w:p>
    <w:p w14:paraId="6A1EED00" w14:textId="004E9FE6" w:rsidR="545CD5F3" w:rsidRDefault="545CD5F3" w:rsidP="545CD5F3">
      <w:pPr>
        <w:ind w:left="1440" w:firstLine="720"/>
        <w:rPr>
          <w:rFonts w:ascii="Calibri" w:hAnsi="Calibri" w:cs="Calibri"/>
          <w:sz w:val="22"/>
          <w:szCs w:val="22"/>
        </w:rPr>
      </w:pPr>
    </w:p>
    <w:p w14:paraId="3C200DFD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Secretar:</w:t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="0015302B" w:rsidRPr="0015302B">
        <w:rPr>
          <w:rFonts w:ascii="Calibri" w:hAnsi="Calibri" w:cs="Calibri"/>
          <w:sz w:val="22"/>
          <w:szCs w:val="22"/>
        </w:rPr>
        <w:t>Șef lucr</w:t>
      </w:r>
      <w:r w:rsidRPr="0015302B">
        <w:rPr>
          <w:rFonts w:ascii="Calibri" w:hAnsi="Calibri" w:cs="Calibri"/>
          <w:sz w:val="22"/>
          <w:szCs w:val="22"/>
        </w:rPr>
        <w:t>. dr. ing. LĂPUȘTE ADINA</w:t>
      </w:r>
    </w:p>
    <w:p w14:paraId="34C57E8C" w14:textId="77777777" w:rsidR="00CC52D8" w:rsidRPr="0015302B" w:rsidRDefault="009C1F12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Secretar</w:t>
      </w:r>
      <w:r w:rsidR="0055389E" w:rsidRPr="0015302B">
        <w:rPr>
          <w:rFonts w:ascii="Calibri" w:hAnsi="Calibri" w:cs="Calibri"/>
          <w:sz w:val="22"/>
          <w:szCs w:val="22"/>
        </w:rPr>
        <w:t xml:space="preserve"> supleant:</w:t>
      </w:r>
      <w:r w:rsidR="0055389E" w:rsidRPr="0015302B">
        <w:rPr>
          <w:rFonts w:ascii="Calibri" w:hAnsi="Calibri" w:cs="Calibri"/>
          <w:sz w:val="22"/>
          <w:szCs w:val="22"/>
        </w:rPr>
        <w:tab/>
      </w:r>
      <w:r w:rsidR="008A1AA8" w:rsidRPr="0015302B">
        <w:rPr>
          <w:rFonts w:ascii="Calibri" w:hAnsi="Calibri" w:cs="Calibri"/>
          <w:sz w:val="22"/>
          <w:szCs w:val="22"/>
        </w:rPr>
        <w:t>Asist.</w:t>
      </w:r>
      <w:r w:rsidR="009F3120" w:rsidRPr="0015302B">
        <w:rPr>
          <w:rFonts w:ascii="Calibri" w:hAnsi="Calibri" w:cs="Calibri"/>
          <w:sz w:val="22"/>
          <w:szCs w:val="22"/>
        </w:rPr>
        <w:t xml:space="preserve"> </w:t>
      </w:r>
      <w:r w:rsidR="008A1AA8" w:rsidRPr="0015302B">
        <w:rPr>
          <w:rFonts w:ascii="Calibri" w:hAnsi="Calibri" w:cs="Calibri"/>
          <w:sz w:val="22"/>
          <w:szCs w:val="22"/>
        </w:rPr>
        <w:t>drd. ing. VIRAG JACINT</w:t>
      </w:r>
      <w:r w:rsidR="0052683A" w:rsidRPr="0015302B">
        <w:rPr>
          <w:rFonts w:ascii="Calibri" w:hAnsi="Calibri" w:cs="Calibri"/>
          <w:sz w:val="22"/>
          <w:szCs w:val="22"/>
        </w:rPr>
        <w:t xml:space="preserve"> LASZLO</w:t>
      </w:r>
    </w:p>
    <w:p w14:paraId="1794A052" w14:textId="77777777" w:rsidR="0052683A" w:rsidRPr="0015302B" w:rsidRDefault="0052683A" w:rsidP="00CC52D8">
      <w:pPr>
        <w:rPr>
          <w:rFonts w:ascii="Calibri" w:hAnsi="Calibri" w:cs="Calibri"/>
          <w:sz w:val="22"/>
          <w:szCs w:val="22"/>
        </w:rPr>
      </w:pPr>
    </w:p>
    <w:p w14:paraId="3BD72D00" w14:textId="77777777" w:rsidR="00CC52D8" w:rsidRPr="0015302B" w:rsidRDefault="00CC52D8" w:rsidP="00CC52D8">
      <w:pPr>
        <w:rPr>
          <w:rFonts w:ascii="Calibri" w:hAnsi="Calibri" w:cs="Calibri"/>
          <w:b/>
          <w:sz w:val="22"/>
          <w:szCs w:val="22"/>
        </w:rPr>
      </w:pPr>
      <w:r w:rsidRPr="0015302B">
        <w:rPr>
          <w:rFonts w:ascii="Calibri" w:hAnsi="Calibri" w:cs="Calibri"/>
          <w:b/>
          <w:sz w:val="22"/>
          <w:szCs w:val="22"/>
        </w:rPr>
        <w:t>COMISIA II</w:t>
      </w:r>
    </w:p>
    <w:p w14:paraId="48E63037" w14:textId="77777777" w:rsidR="00CC52D8" w:rsidRPr="0015302B" w:rsidRDefault="0015302B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Președinte</w:t>
      </w:r>
      <w:r w:rsidR="00CC52D8" w:rsidRPr="0015302B">
        <w:rPr>
          <w:rFonts w:ascii="Calibri" w:hAnsi="Calibri" w:cs="Calibri"/>
          <w:sz w:val="22"/>
          <w:szCs w:val="22"/>
        </w:rPr>
        <w:t>:</w:t>
      </w:r>
      <w:r w:rsidR="00CC52D8" w:rsidRPr="0015302B">
        <w:rPr>
          <w:rFonts w:ascii="Calibri" w:hAnsi="Calibri" w:cs="Calibri"/>
          <w:sz w:val="22"/>
          <w:szCs w:val="22"/>
        </w:rPr>
        <w:tab/>
      </w:r>
      <w:r w:rsidR="00CC52D8" w:rsidRPr="0015302B">
        <w:rPr>
          <w:rFonts w:ascii="Calibri" w:hAnsi="Calibri" w:cs="Calibri"/>
          <w:sz w:val="22"/>
          <w:szCs w:val="22"/>
        </w:rPr>
        <w:tab/>
      </w:r>
      <w:r w:rsidR="009F3120" w:rsidRPr="0015302B">
        <w:rPr>
          <w:rFonts w:ascii="Calibri" w:hAnsi="Calibri" w:cs="Calibri"/>
          <w:sz w:val="22"/>
          <w:szCs w:val="22"/>
        </w:rPr>
        <w:t>Prof.</w:t>
      </w:r>
      <w:r w:rsidR="00CC52D8" w:rsidRPr="0015302B">
        <w:rPr>
          <w:rFonts w:ascii="Calibri" w:hAnsi="Calibri" w:cs="Calibri"/>
          <w:sz w:val="22"/>
          <w:szCs w:val="22"/>
        </w:rPr>
        <w:t xml:space="preserve"> dr. ing. MIRCEA CǍLIN GRIGORE RADU</w:t>
      </w:r>
    </w:p>
    <w:p w14:paraId="41D4984E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Membri:</w:t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="009F3120" w:rsidRPr="0015302B">
        <w:rPr>
          <w:rFonts w:ascii="Calibri" w:hAnsi="Calibri" w:cs="Calibri"/>
          <w:sz w:val="22"/>
          <w:szCs w:val="22"/>
        </w:rPr>
        <w:t>Conf.</w:t>
      </w:r>
      <w:r w:rsidRPr="0015302B">
        <w:rPr>
          <w:rFonts w:ascii="Calibri" w:hAnsi="Calibri" w:cs="Calibri"/>
          <w:sz w:val="22"/>
          <w:szCs w:val="22"/>
        </w:rPr>
        <w:t xml:space="preserve"> dr. ing. CUCU HORTENSIU LIVIU</w:t>
      </w:r>
      <w:r w:rsidR="003D4E0D" w:rsidRPr="0015302B">
        <w:rPr>
          <w:rFonts w:ascii="Calibri" w:hAnsi="Calibri" w:cs="Calibri"/>
          <w:sz w:val="22"/>
          <w:szCs w:val="22"/>
        </w:rPr>
        <w:t xml:space="preserve"> </w:t>
      </w:r>
      <w:r w:rsidR="003D4E0D" w:rsidRPr="00E30F7D">
        <w:rPr>
          <w:rFonts w:ascii="Calibri" w:hAnsi="Calibri" w:cs="Calibri"/>
          <w:b/>
          <w:bCs/>
          <w:i/>
          <w:iCs/>
          <w:sz w:val="22"/>
          <w:szCs w:val="22"/>
        </w:rPr>
        <w:t xml:space="preserve">– </w:t>
      </w:r>
      <w:r w:rsidR="0015302B" w:rsidRPr="00E30F7D">
        <w:rPr>
          <w:rFonts w:ascii="Calibri" w:hAnsi="Calibri" w:cs="Calibri"/>
          <w:b/>
          <w:bCs/>
          <w:i/>
          <w:iCs/>
          <w:sz w:val="22"/>
          <w:szCs w:val="22"/>
        </w:rPr>
        <w:t>președinte</w:t>
      </w:r>
      <w:r w:rsidR="003D4E0D" w:rsidRPr="00E30F7D">
        <w:rPr>
          <w:rFonts w:ascii="Calibri" w:hAnsi="Calibri" w:cs="Calibri"/>
          <w:b/>
          <w:bCs/>
          <w:i/>
          <w:iCs/>
          <w:sz w:val="22"/>
          <w:szCs w:val="22"/>
        </w:rPr>
        <w:t xml:space="preserve"> supleant</w:t>
      </w:r>
    </w:p>
    <w:p w14:paraId="13E3B883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="009F3120" w:rsidRPr="0015302B">
        <w:rPr>
          <w:rFonts w:ascii="Calibri" w:hAnsi="Calibri" w:cs="Calibri"/>
          <w:sz w:val="22"/>
          <w:szCs w:val="22"/>
        </w:rPr>
        <w:t>Conf.</w:t>
      </w:r>
      <w:r w:rsidR="00BD537B" w:rsidRPr="0015302B">
        <w:rPr>
          <w:rFonts w:ascii="Calibri" w:hAnsi="Calibri" w:cs="Calibri"/>
          <w:sz w:val="22"/>
          <w:szCs w:val="22"/>
        </w:rPr>
        <w:t xml:space="preserve"> dr. ing. ILIEȘ</w:t>
      </w:r>
      <w:r w:rsidRPr="0015302B">
        <w:rPr>
          <w:rFonts w:ascii="Calibri" w:hAnsi="Calibri" w:cs="Calibri"/>
          <w:sz w:val="22"/>
          <w:szCs w:val="22"/>
        </w:rPr>
        <w:t xml:space="preserve"> NICOLETA MARIA</w:t>
      </w:r>
    </w:p>
    <w:p w14:paraId="222A3AB4" w14:textId="77777777" w:rsidR="00CC52D8" w:rsidRPr="0015302B" w:rsidRDefault="0015302B" w:rsidP="00CC52D8">
      <w:pPr>
        <w:ind w:left="1440" w:firstLine="720"/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>Șef lucr</w:t>
      </w:r>
      <w:r w:rsidR="00125A3E" w:rsidRPr="1F7B2D6C">
        <w:rPr>
          <w:rFonts w:ascii="Calibri" w:hAnsi="Calibri" w:cs="Calibri"/>
          <w:sz w:val="22"/>
          <w:szCs w:val="22"/>
        </w:rPr>
        <w:t xml:space="preserve">. dr. ing. </w:t>
      </w:r>
      <w:r w:rsidR="00BD537B" w:rsidRPr="1F7B2D6C">
        <w:rPr>
          <w:rFonts w:ascii="Calibri" w:hAnsi="Calibri" w:cs="Calibri"/>
          <w:sz w:val="22"/>
          <w:szCs w:val="22"/>
        </w:rPr>
        <w:t>SUCALĂ</w:t>
      </w:r>
      <w:r w:rsidR="00CC52D8" w:rsidRPr="1F7B2D6C">
        <w:rPr>
          <w:rFonts w:ascii="Calibri" w:hAnsi="Calibri" w:cs="Calibri"/>
          <w:sz w:val="22"/>
          <w:szCs w:val="22"/>
        </w:rPr>
        <w:t xml:space="preserve"> DORINA </w:t>
      </w:r>
    </w:p>
    <w:p w14:paraId="5CB917C2" w14:textId="77777777" w:rsidR="3C310AFC" w:rsidRDefault="3C310AFC" w:rsidP="1F7B2D6C">
      <w:pPr>
        <w:ind w:firstLine="2160"/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>Conf. dr. ing. COBÎRZAN NICOLETA</w:t>
      </w:r>
    </w:p>
    <w:p w14:paraId="26F5C453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</w:p>
    <w:p w14:paraId="4AE688D8" w14:textId="091CDCE3" w:rsidR="006A19F7" w:rsidRPr="0015302B" w:rsidRDefault="00CC52D8" w:rsidP="1F7B2D6C">
      <w:pPr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 xml:space="preserve">Membri </w:t>
      </w:r>
      <w:r w:rsidR="0015302B" w:rsidRPr="1F7B2D6C">
        <w:rPr>
          <w:rFonts w:ascii="Calibri" w:hAnsi="Calibri" w:cs="Calibri"/>
          <w:sz w:val="22"/>
          <w:szCs w:val="22"/>
        </w:rPr>
        <w:t>supleanți</w:t>
      </w:r>
      <w:r w:rsidRPr="1F7B2D6C">
        <w:rPr>
          <w:rFonts w:ascii="Calibri" w:hAnsi="Calibri" w:cs="Calibri"/>
          <w:sz w:val="22"/>
          <w:szCs w:val="22"/>
        </w:rPr>
        <w:t>:</w:t>
      </w:r>
      <w:r>
        <w:tab/>
      </w:r>
      <w:r w:rsidR="2598B338" w:rsidRPr="1F7B2D6C">
        <w:rPr>
          <w:rFonts w:ascii="Calibri" w:hAnsi="Calibri" w:cs="Calibri"/>
          <w:sz w:val="22"/>
          <w:szCs w:val="22"/>
        </w:rPr>
        <w:t>Prof. dr. ing. NEDELCU MIHAI</w:t>
      </w:r>
    </w:p>
    <w:p w14:paraId="2319ACC0" w14:textId="3767C5AD" w:rsidR="006A19F7" w:rsidRPr="0015302B" w:rsidRDefault="36F91A15" w:rsidP="1F7B2D6C">
      <w:pPr>
        <w:ind w:left="1440" w:firstLine="720"/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 xml:space="preserve">Șef lucr. dr. Ing. </w:t>
      </w:r>
      <w:r w:rsidR="00C34FA2" w:rsidRPr="1F7B2D6C">
        <w:rPr>
          <w:rFonts w:ascii="Calibri" w:hAnsi="Calibri" w:cs="Calibri"/>
          <w:sz w:val="22"/>
          <w:szCs w:val="22"/>
        </w:rPr>
        <w:t>ȘOȘA IOAN</w:t>
      </w:r>
      <w:r w:rsidR="00C34FA2">
        <w:rPr>
          <w:rFonts w:ascii="Calibri" w:hAnsi="Calibri" w:cs="Calibri"/>
          <w:sz w:val="22"/>
          <w:szCs w:val="22"/>
        </w:rPr>
        <w:t xml:space="preserve"> PAVEL</w:t>
      </w:r>
    </w:p>
    <w:p w14:paraId="4BFA8CE0" w14:textId="33ABC17D" w:rsidR="006A19F7" w:rsidRPr="0015302B" w:rsidRDefault="06537A64" w:rsidP="1F7B2D6C">
      <w:pPr>
        <w:ind w:left="1440" w:firstLine="720"/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>Șef lucr. dr. ing. ŞENILĂ ROLAND MIHAI</w:t>
      </w:r>
    </w:p>
    <w:p w14:paraId="7621F9F8" w14:textId="57057640" w:rsidR="006A19F7" w:rsidRPr="0015302B" w:rsidRDefault="006A19F7" w:rsidP="1F7B2D6C">
      <w:pPr>
        <w:rPr>
          <w:rFonts w:ascii="Calibri" w:hAnsi="Calibri" w:cs="Calibri"/>
          <w:sz w:val="22"/>
          <w:szCs w:val="22"/>
        </w:rPr>
      </w:pPr>
    </w:p>
    <w:p w14:paraId="3D7969D6" w14:textId="08E2421A" w:rsidR="006A19F7" w:rsidRPr="0015302B" w:rsidRDefault="006A19F7" w:rsidP="1F7B2D6C">
      <w:pPr>
        <w:ind w:left="1440" w:firstLine="720"/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>Prof. dr. ing. KISS ZOLTAN IOSIF</w:t>
      </w:r>
    </w:p>
    <w:p w14:paraId="0C8BD353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</w:p>
    <w:p w14:paraId="6B36CC80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Secretar:</w:t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="00E53EE3" w:rsidRPr="0015302B">
        <w:rPr>
          <w:rFonts w:ascii="Calibri" w:hAnsi="Calibri" w:cs="Calibri"/>
          <w:sz w:val="22"/>
          <w:szCs w:val="22"/>
        </w:rPr>
        <w:t>Asist.</w:t>
      </w:r>
      <w:r w:rsidR="00125A3E" w:rsidRPr="0015302B">
        <w:rPr>
          <w:rFonts w:ascii="Calibri" w:hAnsi="Calibri" w:cs="Calibri"/>
          <w:sz w:val="22"/>
          <w:szCs w:val="22"/>
        </w:rPr>
        <w:t xml:space="preserve"> dr. ing.</w:t>
      </w:r>
      <w:r w:rsidR="003A6C1E" w:rsidRPr="0015302B">
        <w:rPr>
          <w:rFonts w:ascii="Calibri" w:hAnsi="Calibri" w:cs="Calibri"/>
          <w:sz w:val="22"/>
          <w:szCs w:val="22"/>
        </w:rPr>
        <w:t xml:space="preserve"> SANDOR </w:t>
      </w:r>
      <w:r w:rsidR="009F53E1" w:rsidRPr="0015302B">
        <w:rPr>
          <w:rFonts w:ascii="Calibri" w:hAnsi="Calibri" w:cs="Calibri"/>
          <w:sz w:val="22"/>
          <w:szCs w:val="22"/>
        </w:rPr>
        <w:t>GABOR</w:t>
      </w:r>
      <w:r w:rsidR="003A6C1E" w:rsidRPr="0015302B">
        <w:rPr>
          <w:rFonts w:ascii="Calibri" w:hAnsi="Calibri" w:cs="Calibri"/>
          <w:sz w:val="22"/>
          <w:szCs w:val="22"/>
        </w:rPr>
        <w:t xml:space="preserve"> ALMOS</w:t>
      </w:r>
    </w:p>
    <w:p w14:paraId="305030EE" w14:textId="77777777" w:rsidR="009F53E1" w:rsidRPr="0015302B" w:rsidRDefault="009C1F12" w:rsidP="009F53E1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Secretar</w:t>
      </w:r>
      <w:r w:rsidR="0055389E" w:rsidRPr="0015302B">
        <w:rPr>
          <w:rFonts w:ascii="Calibri" w:hAnsi="Calibri" w:cs="Calibri"/>
          <w:sz w:val="22"/>
          <w:szCs w:val="22"/>
        </w:rPr>
        <w:t xml:space="preserve"> supleant:</w:t>
      </w:r>
      <w:r w:rsidR="008A1AA8" w:rsidRPr="0015302B">
        <w:rPr>
          <w:rFonts w:ascii="Calibri" w:hAnsi="Calibri" w:cs="Calibri"/>
          <w:sz w:val="22"/>
          <w:szCs w:val="22"/>
        </w:rPr>
        <w:t xml:space="preserve">       </w:t>
      </w:r>
      <w:r w:rsidR="00571D8C" w:rsidRPr="0015302B">
        <w:rPr>
          <w:rFonts w:ascii="Calibri" w:hAnsi="Calibri" w:cs="Calibri"/>
          <w:sz w:val="22"/>
          <w:szCs w:val="22"/>
        </w:rPr>
        <w:t xml:space="preserve">   </w:t>
      </w:r>
      <w:r w:rsidR="006A19F7" w:rsidRPr="0015302B">
        <w:rPr>
          <w:rFonts w:ascii="Calibri" w:hAnsi="Calibri" w:cs="Calibri"/>
          <w:sz w:val="22"/>
          <w:szCs w:val="22"/>
        </w:rPr>
        <w:t xml:space="preserve"> </w:t>
      </w:r>
      <w:r w:rsidR="0015302B" w:rsidRPr="0015302B">
        <w:rPr>
          <w:rFonts w:ascii="Calibri" w:hAnsi="Calibri" w:cs="Calibri"/>
          <w:sz w:val="22"/>
          <w:szCs w:val="22"/>
        </w:rPr>
        <w:t>Șef lucr</w:t>
      </w:r>
      <w:r w:rsidR="009F53E1" w:rsidRPr="0015302B">
        <w:rPr>
          <w:rFonts w:ascii="Calibri" w:hAnsi="Calibri" w:cs="Calibri"/>
          <w:sz w:val="22"/>
          <w:szCs w:val="22"/>
        </w:rPr>
        <w:t>. dr. ing.</w:t>
      </w:r>
      <w:r w:rsidR="008A1AA8" w:rsidRPr="0015302B">
        <w:rPr>
          <w:rFonts w:ascii="Calibri" w:hAnsi="Calibri" w:cs="Calibri"/>
          <w:sz w:val="22"/>
          <w:szCs w:val="22"/>
        </w:rPr>
        <w:t xml:space="preserve"> </w:t>
      </w:r>
      <w:r w:rsidR="009F53E1" w:rsidRPr="0015302B">
        <w:rPr>
          <w:rFonts w:ascii="Calibri" w:hAnsi="Calibri" w:cs="Calibri"/>
          <w:sz w:val="22"/>
          <w:szCs w:val="22"/>
        </w:rPr>
        <w:t>GHERMAN OANA</w:t>
      </w:r>
      <w:r w:rsidR="003A6C1E" w:rsidRPr="0015302B">
        <w:rPr>
          <w:rFonts w:ascii="Calibri" w:hAnsi="Calibri" w:cs="Calibri"/>
          <w:sz w:val="22"/>
          <w:szCs w:val="22"/>
        </w:rPr>
        <w:t xml:space="preserve"> EUGENIA</w:t>
      </w:r>
    </w:p>
    <w:p w14:paraId="0F71D9A1" w14:textId="77777777" w:rsidR="00E66A75" w:rsidRPr="0015302B" w:rsidRDefault="00E66A75" w:rsidP="008A1AA8">
      <w:pPr>
        <w:rPr>
          <w:rFonts w:ascii="Calibri" w:hAnsi="Calibri" w:cs="Calibri"/>
          <w:sz w:val="22"/>
          <w:szCs w:val="22"/>
        </w:rPr>
      </w:pPr>
    </w:p>
    <w:p w14:paraId="1DB6ADB0" w14:textId="77777777" w:rsidR="00CC52D8" w:rsidRPr="0015302B" w:rsidRDefault="00CC52D8" w:rsidP="00CC52D8">
      <w:pPr>
        <w:numPr>
          <w:ilvl w:val="0"/>
          <w:numId w:val="3"/>
        </w:numPr>
        <w:rPr>
          <w:rFonts w:ascii="Calibri" w:hAnsi="Calibri" w:cs="Calibri"/>
          <w:b/>
          <w:sz w:val="22"/>
          <w:szCs w:val="22"/>
        </w:rPr>
      </w:pPr>
      <w:r w:rsidRPr="0015302B">
        <w:rPr>
          <w:rFonts w:ascii="Calibri" w:hAnsi="Calibri" w:cs="Calibri"/>
          <w:b/>
          <w:sz w:val="22"/>
          <w:szCs w:val="22"/>
        </w:rPr>
        <w:t>CONSTRUCŢII CIVILE, INDUSTRIALE ŞI AGRICOLE</w:t>
      </w:r>
      <w:r w:rsidR="00D778F8" w:rsidRPr="0015302B">
        <w:rPr>
          <w:rFonts w:ascii="Calibri" w:hAnsi="Calibri" w:cs="Calibri"/>
          <w:b/>
          <w:sz w:val="22"/>
          <w:szCs w:val="22"/>
        </w:rPr>
        <w:t xml:space="preserve"> </w:t>
      </w:r>
      <w:r w:rsidRPr="0015302B">
        <w:rPr>
          <w:rFonts w:ascii="Calibri" w:hAnsi="Calibri" w:cs="Calibri"/>
          <w:b/>
          <w:sz w:val="22"/>
          <w:szCs w:val="22"/>
        </w:rPr>
        <w:t>(ÎN LIMBA ENGLEZǍ)</w:t>
      </w:r>
    </w:p>
    <w:p w14:paraId="0431F542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</w:p>
    <w:p w14:paraId="0B9AA0EC" w14:textId="77777777" w:rsidR="00CC52D8" w:rsidRPr="0015302B" w:rsidRDefault="0015302B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Președinte</w:t>
      </w:r>
      <w:r w:rsidR="00CC52D8" w:rsidRPr="0015302B">
        <w:rPr>
          <w:rFonts w:ascii="Calibri" w:hAnsi="Calibri" w:cs="Calibri"/>
          <w:sz w:val="22"/>
          <w:szCs w:val="22"/>
        </w:rPr>
        <w:t>:</w:t>
      </w:r>
      <w:r w:rsidR="00CC52D8" w:rsidRPr="0015302B">
        <w:rPr>
          <w:rFonts w:ascii="Calibri" w:hAnsi="Calibri" w:cs="Calibri"/>
          <w:sz w:val="22"/>
          <w:szCs w:val="22"/>
        </w:rPr>
        <w:tab/>
      </w:r>
      <w:r w:rsidR="00CC52D8" w:rsidRPr="0015302B">
        <w:rPr>
          <w:rFonts w:ascii="Calibri" w:hAnsi="Calibri" w:cs="Calibri"/>
          <w:sz w:val="22"/>
          <w:szCs w:val="22"/>
        </w:rPr>
        <w:tab/>
      </w:r>
      <w:r w:rsidR="009F3120" w:rsidRPr="0015302B">
        <w:rPr>
          <w:rFonts w:ascii="Calibri" w:hAnsi="Calibri" w:cs="Calibri"/>
          <w:sz w:val="22"/>
          <w:szCs w:val="22"/>
        </w:rPr>
        <w:t>Conf.</w:t>
      </w:r>
      <w:r w:rsidR="00CC52D8" w:rsidRPr="0015302B">
        <w:rPr>
          <w:rFonts w:ascii="Calibri" w:hAnsi="Calibri" w:cs="Calibri"/>
          <w:sz w:val="22"/>
          <w:szCs w:val="22"/>
        </w:rPr>
        <w:t xml:space="preserve"> dr. ing. </w:t>
      </w:r>
      <w:r w:rsidR="006A19F7" w:rsidRPr="0015302B">
        <w:rPr>
          <w:rFonts w:ascii="Calibri" w:hAnsi="Calibri" w:cs="Calibri"/>
          <w:sz w:val="22"/>
          <w:szCs w:val="22"/>
        </w:rPr>
        <w:t>POPA</w:t>
      </w:r>
      <w:r w:rsidR="00A326DC" w:rsidRPr="0015302B">
        <w:rPr>
          <w:rFonts w:ascii="Calibri" w:hAnsi="Calibri" w:cs="Calibri"/>
          <w:sz w:val="22"/>
          <w:szCs w:val="22"/>
        </w:rPr>
        <w:t xml:space="preserve"> </w:t>
      </w:r>
      <w:r w:rsidR="006A19F7" w:rsidRPr="0015302B">
        <w:rPr>
          <w:rFonts w:ascii="Calibri" w:hAnsi="Calibri" w:cs="Calibri"/>
          <w:sz w:val="22"/>
          <w:szCs w:val="22"/>
        </w:rPr>
        <w:t>ANCA GABRIELA</w:t>
      </w:r>
    </w:p>
    <w:p w14:paraId="461C3D33" w14:textId="0419DCE2" w:rsidR="00CC52D8" w:rsidRPr="00E30F7D" w:rsidRDefault="00CC52D8" w:rsidP="00CC52D8">
      <w:pPr>
        <w:rPr>
          <w:rFonts w:ascii="Calibri" w:hAnsi="Calibri" w:cs="Calibri"/>
          <w:b/>
          <w:bCs/>
          <w:i/>
          <w:iCs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Membri:</w:t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="006A19F7" w:rsidRPr="0015302B">
        <w:rPr>
          <w:rFonts w:ascii="Calibri" w:hAnsi="Calibri" w:cs="Calibri"/>
          <w:sz w:val="22"/>
          <w:szCs w:val="22"/>
        </w:rPr>
        <w:t>Pro</w:t>
      </w:r>
      <w:r w:rsidR="009F3120" w:rsidRPr="0015302B">
        <w:rPr>
          <w:rFonts w:ascii="Calibri" w:hAnsi="Calibri" w:cs="Calibri"/>
          <w:sz w:val="22"/>
          <w:szCs w:val="22"/>
        </w:rPr>
        <w:t>f.</w:t>
      </w:r>
      <w:r w:rsidRPr="0015302B">
        <w:rPr>
          <w:rFonts w:ascii="Calibri" w:hAnsi="Calibri" w:cs="Calibri"/>
          <w:sz w:val="22"/>
          <w:szCs w:val="22"/>
        </w:rPr>
        <w:t xml:space="preserve"> dr. ing. MOGA LIGIA MIHAELA</w:t>
      </w:r>
      <w:r w:rsidR="00E30F7D">
        <w:rPr>
          <w:rFonts w:ascii="Calibri" w:hAnsi="Calibri" w:cs="Calibri"/>
          <w:sz w:val="22"/>
          <w:szCs w:val="22"/>
        </w:rPr>
        <w:t xml:space="preserve"> </w:t>
      </w:r>
      <w:r w:rsidR="003D4E0D" w:rsidRPr="00E30F7D">
        <w:rPr>
          <w:rFonts w:ascii="Calibri" w:hAnsi="Calibri" w:cs="Calibri"/>
          <w:b/>
          <w:bCs/>
          <w:i/>
          <w:iCs/>
          <w:sz w:val="22"/>
          <w:szCs w:val="22"/>
        </w:rPr>
        <w:t>–</w:t>
      </w:r>
      <w:r w:rsidR="00E30F7D" w:rsidRPr="00E30F7D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 w:rsidR="003D4E0D" w:rsidRPr="00E30F7D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 w:rsidR="0015302B" w:rsidRPr="00E30F7D">
        <w:rPr>
          <w:rFonts w:ascii="Calibri" w:hAnsi="Calibri" w:cs="Calibri"/>
          <w:b/>
          <w:bCs/>
          <w:i/>
          <w:iCs/>
          <w:sz w:val="22"/>
          <w:szCs w:val="22"/>
        </w:rPr>
        <w:t>președinte</w:t>
      </w:r>
      <w:r w:rsidR="003D4E0D" w:rsidRPr="00E30F7D">
        <w:rPr>
          <w:rFonts w:ascii="Calibri" w:hAnsi="Calibri" w:cs="Calibri"/>
          <w:b/>
          <w:bCs/>
          <w:i/>
          <w:iCs/>
          <w:sz w:val="22"/>
          <w:szCs w:val="22"/>
        </w:rPr>
        <w:t xml:space="preserve"> supleant</w:t>
      </w:r>
    </w:p>
    <w:p w14:paraId="4464A199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lastRenderedPageBreak/>
        <w:tab/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="006A19F7" w:rsidRPr="0015302B">
        <w:rPr>
          <w:rFonts w:ascii="Calibri" w:hAnsi="Calibri" w:cs="Calibri"/>
          <w:sz w:val="22"/>
          <w:szCs w:val="22"/>
        </w:rPr>
        <w:t>Prof</w:t>
      </w:r>
      <w:r w:rsidR="009F3120" w:rsidRPr="0015302B">
        <w:rPr>
          <w:rFonts w:ascii="Calibri" w:hAnsi="Calibri" w:cs="Calibri"/>
          <w:sz w:val="22"/>
          <w:szCs w:val="22"/>
        </w:rPr>
        <w:t>.</w:t>
      </w:r>
      <w:r w:rsidRPr="0015302B">
        <w:rPr>
          <w:rFonts w:ascii="Calibri" w:hAnsi="Calibri" w:cs="Calibri"/>
          <w:sz w:val="22"/>
          <w:szCs w:val="22"/>
        </w:rPr>
        <w:t xml:space="preserve"> dr. ing. NAGY ZSOLT</w:t>
      </w:r>
    </w:p>
    <w:p w14:paraId="63983CC7" w14:textId="77777777" w:rsidR="00CC52D8" w:rsidRPr="0015302B" w:rsidRDefault="0015302B" w:rsidP="00CC52D8">
      <w:pPr>
        <w:ind w:left="1440" w:firstLine="720"/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Șef lucr</w:t>
      </w:r>
      <w:r w:rsidR="00125A3E" w:rsidRPr="0015302B">
        <w:rPr>
          <w:rFonts w:ascii="Calibri" w:hAnsi="Calibri" w:cs="Calibri"/>
          <w:sz w:val="22"/>
          <w:szCs w:val="22"/>
        </w:rPr>
        <w:t xml:space="preserve">. dr. ing. </w:t>
      </w:r>
      <w:r w:rsidR="00CC52D8" w:rsidRPr="0015302B">
        <w:rPr>
          <w:rFonts w:ascii="Calibri" w:hAnsi="Calibri" w:cs="Calibri"/>
          <w:sz w:val="22"/>
          <w:szCs w:val="22"/>
        </w:rPr>
        <w:t>OLAR RADU IOAN</w:t>
      </w:r>
    </w:p>
    <w:p w14:paraId="62608218" w14:textId="77777777" w:rsidR="00A326DC" w:rsidRPr="0015302B" w:rsidRDefault="0015302B" w:rsidP="00CC52D8">
      <w:pPr>
        <w:ind w:left="1440" w:firstLine="720"/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Șef lucr</w:t>
      </w:r>
      <w:r w:rsidR="006A19F7" w:rsidRPr="0015302B">
        <w:rPr>
          <w:rFonts w:ascii="Calibri" w:hAnsi="Calibri" w:cs="Calibri"/>
          <w:sz w:val="22"/>
          <w:szCs w:val="22"/>
        </w:rPr>
        <w:t xml:space="preserve">. dr. ing. ROMAN PINTICAN </w:t>
      </w:r>
      <w:r w:rsidR="00D8685A" w:rsidRPr="0015302B">
        <w:rPr>
          <w:rFonts w:ascii="Calibri" w:hAnsi="Calibri" w:cs="Calibri"/>
          <w:sz w:val="22"/>
          <w:szCs w:val="22"/>
        </w:rPr>
        <w:t xml:space="preserve">MARIA </w:t>
      </w:r>
      <w:r w:rsidR="006A19F7" w:rsidRPr="0015302B">
        <w:rPr>
          <w:rFonts w:ascii="Calibri" w:hAnsi="Calibri" w:cs="Calibri"/>
          <w:sz w:val="22"/>
          <w:szCs w:val="22"/>
        </w:rPr>
        <w:t xml:space="preserve">NICOLETA </w:t>
      </w:r>
    </w:p>
    <w:p w14:paraId="2B6BD0D3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</w:p>
    <w:p w14:paraId="6236FD07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 xml:space="preserve">Membri </w:t>
      </w:r>
      <w:r w:rsidR="0015302B" w:rsidRPr="0015302B">
        <w:rPr>
          <w:rFonts w:ascii="Calibri" w:hAnsi="Calibri" w:cs="Calibri"/>
          <w:sz w:val="22"/>
          <w:szCs w:val="22"/>
        </w:rPr>
        <w:t>supleanți</w:t>
      </w:r>
      <w:r w:rsidRPr="0015302B">
        <w:rPr>
          <w:rFonts w:ascii="Calibri" w:hAnsi="Calibri" w:cs="Calibri"/>
          <w:sz w:val="22"/>
          <w:szCs w:val="22"/>
        </w:rPr>
        <w:t>:</w:t>
      </w:r>
      <w:r w:rsidRPr="0015302B">
        <w:rPr>
          <w:rFonts w:ascii="Calibri" w:hAnsi="Calibri" w:cs="Calibri"/>
          <w:sz w:val="22"/>
          <w:szCs w:val="22"/>
        </w:rPr>
        <w:tab/>
      </w:r>
      <w:r w:rsidR="0015302B" w:rsidRPr="0015302B">
        <w:rPr>
          <w:rFonts w:ascii="Calibri" w:hAnsi="Calibri" w:cs="Calibri"/>
          <w:sz w:val="22"/>
          <w:szCs w:val="22"/>
        </w:rPr>
        <w:t>Șef lucr</w:t>
      </w:r>
      <w:r w:rsidR="00125A3E" w:rsidRPr="0015302B">
        <w:rPr>
          <w:rFonts w:ascii="Calibri" w:hAnsi="Calibri" w:cs="Calibri"/>
          <w:sz w:val="22"/>
          <w:szCs w:val="22"/>
        </w:rPr>
        <w:t xml:space="preserve">. dr. ing. </w:t>
      </w:r>
      <w:r w:rsidR="00781D34" w:rsidRPr="0015302B">
        <w:rPr>
          <w:rFonts w:ascii="Calibri" w:hAnsi="Calibri" w:cs="Calibri"/>
          <w:sz w:val="22"/>
          <w:szCs w:val="22"/>
        </w:rPr>
        <w:t>FAUR ANDREI</w:t>
      </w:r>
    </w:p>
    <w:p w14:paraId="7295CF3B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="0015302B" w:rsidRPr="0015302B">
        <w:rPr>
          <w:rFonts w:ascii="Calibri" w:hAnsi="Calibri" w:cs="Calibri"/>
          <w:sz w:val="22"/>
          <w:szCs w:val="22"/>
        </w:rPr>
        <w:t>Șef lucr</w:t>
      </w:r>
      <w:r w:rsidR="00125A3E" w:rsidRPr="0015302B">
        <w:rPr>
          <w:rFonts w:ascii="Calibri" w:hAnsi="Calibri" w:cs="Calibri"/>
          <w:sz w:val="22"/>
          <w:szCs w:val="22"/>
        </w:rPr>
        <w:t>. dr. ing.</w:t>
      </w:r>
      <w:r w:rsidR="00965DCB" w:rsidRPr="0015302B">
        <w:rPr>
          <w:rFonts w:ascii="Calibri" w:hAnsi="Calibri" w:cs="Calibri"/>
          <w:sz w:val="22"/>
          <w:szCs w:val="22"/>
        </w:rPr>
        <w:t xml:space="preserve"> </w:t>
      </w:r>
      <w:r w:rsidR="00832E17" w:rsidRPr="0015302B">
        <w:rPr>
          <w:rFonts w:ascii="Calibri" w:hAnsi="Calibri" w:cs="Calibri"/>
          <w:sz w:val="22"/>
          <w:szCs w:val="22"/>
        </w:rPr>
        <w:t>PRODAN IULIA CONSUELA</w:t>
      </w:r>
    </w:p>
    <w:p w14:paraId="783BF487" w14:textId="77777777" w:rsidR="003D4E0D" w:rsidRPr="0015302B" w:rsidRDefault="003D4E0D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="006A19F7" w:rsidRPr="0015302B">
        <w:rPr>
          <w:rFonts w:ascii="Calibri" w:hAnsi="Calibri" w:cs="Calibri"/>
          <w:sz w:val="22"/>
          <w:szCs w:val="22"/>
        </w:rPr>
        <w:t>Con</w:t>
      </w:r>
      <w:r w:rsidRPr="0015302B">
        <w:rPr>
          <w:rFonts w:ascii="Calibri" w:hAnsi="Calibri" w:cs="Calibri"/>
          <w:sz w:val="22"/>
          <w:szCs w:val="22"/>
        </w:rPr>
        <w:t xml:space="preserve">f. dr. ing. </w:t>
      </w:r>
      <w:r w:rsidR="00911551" w:rsidRPr="0015302B">
        <w:rPr>
          <w:rFonts w:ascii="Calibri" w:hAnsi="Calibri" w:cs="Calibri"/>
          <w:sz w:val="22"/>
          <w:szCs w:val="22"/>
        </w:rPr>
        <w:t>BURU ŞTEFAN MARIUS</w:t>
      </w:r>
    </w:p>
    <w:p w14:paraId="2F20E70A" w14:textId="77777777" w:rsidR="006A19F7" w:rsidRPr="0015302B" w:rsidRDefault="0015302B" w:rsidP="006A19F7">
      <w:pPr>
        <w:ind w:left="1440" w:firstLine="720"/>
        <w:rPr>
          <w:rFonts w:ascii="Calibri" w:hAnsi="Calibri" w:cs="Calibri"/>
          <w:strike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Șef lucr</w:t>
      </w:r>
      <w:r w:rsidR="006A19F7" w:rsidRPr="0015302B">
        <w:rPr>
          <w:rFonts w:ascii="Calibri" w:hAnsi="Calibri" w:cs="Calibri"/>
          <w:sz w:val="22"/>
          <w:szCs w:val="22"/>
        </w:rPr>
        <w:t>. dr. ing. MOCIRAN HORAȚIU ALIN</w:t>
      </w:r>
    </w:p>
    <w:p w14:paraId="1C4C3830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</w:p>
    <w:p w14:paraId="33143CD7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Secretar:</w:t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="0015302B" w:rsidRPr="0015302B">
        <w:rPr>
          <w:rFonts w:ascii="Calibri" w:hAnsi="Calibri" w:cs="Calibri"/>
          <w:sz w:val="22"/>
          <w:szCs w:val="22"/>
        </w:rPr>
        <w:t>Șef lucr</w:t>
      </w:r>
      <w:r w:rsidR="00125A3E" w:rsidRPr="0015302B">
        <w:rPr>
          <w:rFonts w:ascii="Calibri" w:hAnsi="Calibri" w:cs="Calibri"/>
          <w:sz w:val="22"/>
          <w:szCs w:val="22"/>
        </w:rPr>
        <w:t xml:space="preserve">. dr. ing. </w:t>
      </w:r>
      <w:r w:rsidRPr="0015302B">
        <w:rPr>
          <w:rFonts w:ascii="Calibri" w:hAnsi="Calibri" w:cs="Calibri"/>
          <w:sz w:val="22"/>
          <w:szCs w:val="22"/>
        </w:rPr>
        <w:t>MATHE ALIZ EVA</w:t>
      </w:r>
    </w:p>
    <w:p w14:paraId="2A6ECED0" w14:textId="77777777" w:rsidR="00CC52D8" w:rsidRPr="0015302B" w:rsidRDefault="009C1F12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Secretar</w:t>
      </w:r>
      <w:r w:rsidR="0055389E" w:rsidRPr="0015302B">
        <w:rPr>
          <w:rFonts w:ascii="Calibri" w:hAnsi="Calibri" w:cs="Calibri"/>
          <w:sz w:val="22"/>
          <w:szCs w:val="22"/>
        </w:rPr>
        <w:t xml:space="preserve"> supleant:</w:t>
      </w:r>
      <w:r w:rsidR="0052683A" w:rsidRPr="0015302B">
        <w:rPr>
          <w:rFonts w:ascii="Calibri" w:hAnsi="Calibri" w:cs="Calibri"/>
          <w:sz w:val="22"/>
          <w:szCs w:val="22"/>
        </w:rPr>
        <w:tab/>
      </w:r>
      <w:r w:rsidR="0015302B" w:rsidRPr="0015302B">
        <w:rPr>
          <w:rFonts w:ascii="Calibri" w:hAnsi="Calibri" w:cs="Calibri"/>
          <w:sz w:val="22"/>
          <w:szCs w:val="22"/>
        </w:rPr>
        <w:t>Șef lucr</w:t>
      </w:r>
      <w:r w:rsidR="00125A3E" w:rsidRPr="0015302B">
        <w:rPr>
          <w:rFonts w:ascii="Calibri" w:hAnsi="Calibri" w:cs="Calibri"/>
          <w:sz w:val="22"/>
          <w:szCs w:val="22"/>
        </w:rPr>
        <w:t xml:space="preserve">. dr. ing. </w:t>
      </w:r>
      <w:r w:rsidR="0052683A" w:rsidRPr="0015302B">
        <w:rPr>
          <w:rFonts w:ascii="Calibri" w:hAnsi="Calibri" w:cs="Calibri"/>
          <w:sz w:val="22"/>
          <w:szCs w:val="22"/>
        </w:rPr>
        <w:t>PETRINA TUDOR</w:t>
      </w:r>
    </w:p>
    <w:p w14:paraId="7800B8B5" w14:textId="77777777" w:rsidR="0096769A" w:rsidRPr="0015302B" w:rsidRDefault="0096769A" w:rsidP="00CC52D8">
      <w:pPr>
        <w:rPr>
          <w:rFonts w:ascii="Calibri" w:hAnsi="Calibri" w:cs="Calibri"/>
          <w:sz w:val="22"/>
          <w:szCs w:val="22"/>
        </w:rPr>
      </w:pPr>
    </w:p>
    <w:p w14:paraId="4EBAEBF8" w14:textId="77777777" w:rsidR="000A26B1" w:rsidRPr="0015302B" w:rsidRDefault="000A26B1" w:rsidP="00CC52D8">
      <w:pPr>
        <w:rPr>
          <w:rFonts w:ascii="Calibri" w:hAnsi="Calibri" w:cs="Calibri"/>
          <w:sz w:val="22"/>
          <w:szCs w:val="22"/>
        </w:rPr>
      </w:pPr>
    </w:p>
    <w:p w14:paraId="73FB5871" w14:textId="77777777" w:rsidR="00CC52D8" w:rsidRPr="0015302B" w:rsidRDefault="00CC52D8" w:rsidP="009B71CB">
      <w:pPr>
        <w:numPr>
          <w:ilvl w:val="0"/>
          <w:numId w:val="3"/>
        </w:numPr>
        <w:rPr>
          <w:rFonts w:ascii="Calibri" w:hAnsi="Calibri" w:cs="Calibri"/>
          <w:b/>
          <w:sz w:val="22"/>
          <w:szCs w:val="22"/>
        </w:rPr>
      </w:pPr>
      <w:r w:rsidRPr="0015302B">
        <w:rPr>
          <w:rFonts w:ascii="Calibri" w:hAnsi="Calibri" w:cs="Calibri"/>
          <w:b/>
          <w:sz w:val="22"/>
          <w:szCs w:val="22"/>
        </w:rPr>
        <w:t>CǍI FERATE, DRUMURI ŞI PODURI</w:t>
      </w:r>
    </w:p>
    <w:p w14:paraId="0C7CCE9B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</w:p>
    <w:p w14:paraId="2B0EC4FC" w14:textId="77777777" w:rsidR="009C0723" w:rsidRPr="0015302B" w:rsidRDefault="6B2CA3DE" w:rsidP="009C0723">
      <w:pPr>
        <w:rPr>
          <w:rFonts w:ascii="Calibri" w:hAnsi="Calibri" w:cs="Calibri"/>
          <w:sz w:val="22"/>
          <w:szCs w:val="22"/>
        </w:rPr>
      </w:pPr>
      <w:r w:rsidRPr="545CD5F3">
        <w:rPr>
          <w:rFonts w:ascii="Calibri" w:hAnsi="Calibri" w:cs="Calibri"/>
          <w:sz w:val="22"/>
          <w:szCs w:val="22"/>
        </w:rPr>
        <w:t>Președinte</w:t>
      </w:r>
      <w:r w:rsidR="60F93052" w:rsidRPr="545CD5F3">
        <w:rPr>
          <w:rFonts w:ascii="Calibri" w:hAnsi="Calibri" w:cs="Calibri"/>
          <w:sz w:val="22"/>
          <w:szCs w:val="22"/>
        </w:rPr>
        <w:t>:</w:t>
      </w:r>
      <w:r w:rsidR="0015302B">
        <w:tab/>
      </w:r>
      <w:r w:rsidR="0015302B">
        <w:tab/>
      </w:r>
      <w:r w:rsidR="6475A47B" w:rsidRPr="545CD5F3">
        <w:rPr>
          <w:rFonts w:ascii="Calibri" w:hAnsi="Calibri" w:cs="Calibri"/>
          <w:sz w:val="22"/>
          <w:szCs w:val="22"/>
        </w:rPr>
        <w:t>Conf. dr. ing. DRAGOMIR MIHAI LIVIU</w:t>
      </w:r>
    </w:p>
    <w:p w14:paraId="179C2666" w14:textId="1836B536" w:rsidR="009C0723" w:rsidRPr="0015302B" w:rsidRDefault="1336D3CE" w:rsidP="545CD5F3">
      <w:pPr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>Membri:</w:t>
      </w:r>
      <w:r w:rsidR="00CC52D8">
        <w:tab/>
      </w:r>
      <w:r w:rsidR="00CC52D8">
        <w:tab/>
      </w:r>
      <w:r w:rsidR="0FD126BD" w:rsidRPr="1F7B2D6C">
        <w:rPr>
          <w:rFonts w:ascii="Calibri" w:hAnsi="Calibri" w:cs="Calibri"/>
          <w:sz w:val="22"/>
          <w:szCs w:val="22"/>
        </w:rPr>
        <w:t xml:space="preserve">Conf. dr. ing. CIOTLĂUŞ MĂDĂLINA ADRIANA – </w:t>
      </w:r>
      <w:r w:rsidR="0FD126BD" w:rsidRPr="1F7B2D6C">
        <w:rPr>
          <w:rFonts w:ascii="Calibri" w:hAnsi="Calibri" w:cs="Calibri"/>
          <w:b/>
          <w:bCs/>
          <w:i/>
          <w:iCs/>
          <w:sz w:val="22"/>
          <w:szCs w:val="22"/>
        </w:rPr>
        <w:t>președinte supleant</w:t>
      </w:r>
    </w:p>
    <w:p w14:paraId="6F5548F0" w14:textId="22C3561E" w:rsidR="009C0723" w:rsidRPr="0015302B" w:rsidRDefault="3F41EAC7" w:rsidP="545CD5F3">
      <w:pPr>
        <w:ind w:left="1440" w:firstLine="720"/>
        <w:rPr>
          <w:rFonts w:ascii="Calibri" w:hAnsi="Calibri" w:cs="Calibri"/>
          <w:sz w:val="22"/>
          <w:szCs w:val="22"/>
        </w:rPr>
      </w:pPr>
      <w:r w:rsidRPr="545CD5F3">
        <w:rPr>
          <w:rFonts w:ascii="Calibri" w:hAnsi="Calibri" w:cs="Calibri"/>
          <w:sz w:val="22"/>
          <w:szCs w:val="22"/>
        </w:rPr>
        <w:t>Conf. dr. ing. HODA GAVRIL</w:t>
      </w:r>
    </w:p>
    <w:p w14:paraId="35DC19D9" w14:textId="69B07B5F" w:rsidR="00C606BB" w:rsidRPr="0015302B" w:rsidRDefault="6475A47B" w:rsidP="009C0723">
      <w:pPr>
        <w:ind w:left="1440" w:firstLine="720"/>
        <w:rPr>
          <w:rFonts w:ascii="Calibri" w:hAnsi="Calibri" w:cs="Calibri"/>
          <w:sz w:val="22"/>
          <w:szCs w:val="22"/>
        </w:rPr>
      </w:pPr>
      <w:r w:rsidRPr="545CD5F3">
        <w:rPr>
          <w:rFonts w:ascii="Calibri" w:hAnsi="Calibri" w:cs="Calibri"/>
          <w:sz w:val="22"/>
          <w:szCs w:val="22"/>
        </w:rPr>
        <w:t xml:space="preserve">Conf. dr. ing. GUȚIU IULIU STEFĂNIȚĂ </w:t>
      </w:r>
    </w:p>
    <w:p w14:paraId="221A4A5A" w14:textId="77777777" w:rsidR="00507AAD" w:rsidRPr="0015302B" w:rsidRDefault="00CC52D8" w:rsidP="009C0723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="0015302B" w:rsidRPr="0015302B">
        <w:rPr>
          <w:rFonts w:ascii="Calibri" w:hAnsi="Calibri" w:cs="Calibri"/>
          <w:sz w:val="22"/>
          <w:szCs w:val="22"/>
        </w:rPr>
        <w:t>Șef lucr</w:t>
      </w:r>
      <w:r w:rsidR="00125A3E" w:rsidRPr="0015302B">
        <w:rPr>
          <w:rFonts w:ascii="Calibri" w:hAnsi="Calibri" w:cs="Calibri"/>
          <w:sz w:val="22"/>
          <w:szCs w:val="22"/>
        </w:rPr>
        <w:t>. dr. ing.</w:t>
      </w:r>
      <w:r w:rsidR="00C606BB" w:rsidRPr="0015302B">
        <w:rPr>
          <w:rFonts w:ascii="Calibri" w:hAnsi="Calibri" w:cs="Calibri"/>
          <w:sz w:val="22"/>
          <w:szCs w:val="22"/>
        </w:rPr>
        <w:t xml:space="preserve"> SUCIU MIRCEA</w:t>
      </w:r>
      <w:r w:rsidR="009F53E1" w:rsidRPr="0015302B">
        <w:rPr>
          <w:rFonts w:ascii="Calibri" w:hAnsi="Calibri" w:cs="Calibri"/>
          <w:sz w:val="22"/>
          <w:szCs w:val="22"/>
        </w:rPr>
        <w:t xml:space="preserve"> ANDREI</w:t>
      </w:r>
    </w:p>
    <w:p w14:paraId="65A33370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</w:p>
    <w:p w14:paraId="426292C4" w14:textId="77777777" w:rsidR="0022648A" w:rsidRPr="0015302B" w:rsidRDefault="1336D3CE" w:rsidP="0022648A">
      <w:pPr>
        <w:rPr>
          <w:rFonts w:ascii="Calibri" w:hAnsi="Calibri" w:cs="Calibri"/>
          <w:sz w:val="22"/>
          <w:szCs w:val="22"/>
        </w:rPr>
      </w:pPr>
      <w:r w:rsidRPr="545CD5F3">
        <w:rPr>
          <w:rFonts w:ascii="Calibri" w:hAnsi="Calibri" w:cs="Calibri"/>
          <w:sz w:val="22"/>
          <w:szCs w:val="22"/>
        </w:rPr>
        <w:t xml:space="preserve">Membri </w:t>
      </w:r>
      <w:r w:rsidR="6B2CA3DE" w:rsidRPr="545CD5F3">
        <w:rPr>
          <w:rFonts w:ascii="Calibri" w:hAnsi="Calibri" w:cs="Calibri"/>
          <w:sz w:val="22"/>
          <w:szCs w:val="22"/>
        </w:rPr>
        <w:t>supleanți</w:t>
      </w:r>
      <w:r w:rsidR="47E4A8D9" w:rsidRPr="545CD5F3">
        <w:rPr>
          <w:rFonts w:ascii="Calibri" w:hAnsi="Calibri" w:cs="Calibri"/>
          <w:sz w:val="22"/>
          <w:szCs w:val="22"/>
        </w:rPr>
        <w:t>:</w:t>
      </w:r>
      <w:r w:rsidR="00CC52D8">
        <w:tab/>
      </w:r>
      <w:r w:rsidR="6B2CA3DE" w:rsidRPr="545CD5F3">
        <w:rPr>
          <w:rFonts w:ascii="Calibri" w:hAnsi="Calibri" w:cs="Calibri"/>
          <w:sz w:val="22"/>
          <w:szCs w:val="22"/>
        </w:rPr>
        <w:t>Șef lucr</w:t>
      </w:r>
      <w:r w:rsidR="229844AE" w:rsidRPr="545CD5F3">
        <w:rPr>
          <w:rFonts w:ascii="Calibri" w:hAnsi="Calibri" w:cs="Calibri"/>
          <w:sz w:val="22"/>
          <w:szCs w:val="22"/>
        </w:rPr>
        <w:t>. dr. ing. MARUSCEAC VLADIMIR</w:t>
      </w:r>
    </w:p>
    <w:p w14:paraId="4B720F28" w14:textId="6861622E" w:rsidR="5FED3E85" w:rsidRDefault="5FED3E85" w:rsidP="1F7B2D6C">
      <w:pPr>
        <w:ind w:left="1440" w:firstLine="720"/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>Șef lucr. dr. ing. ORBAN ZSOLT LASZLO</w:t>
      </w:r>
    </w:p>
    <w:p w14:paraId="5A5A2484" w14:textId="77777777" w:rsidR="0022648A" w:rsidRPr="0015302B" w:rsidRDefault="6B2CA3DE" w:rsidP="0022648A">
      <w:pPr>
        <w:ind w:left="1440" w:firstLine="720"/>
        <w:rPr>
          <w:rFonts w:ascii="Calibri" w:hAnsi="Calibri" w:cs="Calibri"/>
          <w:sz w:val="22"/>
          <w:szCs w:val="22"/>
        </w:rPr>
      </w:pPr>
      <w:r w:rsidRPr="545CD5F3">
        <w:rPr>
          <w:rFonts w:ascii="Calibri" w:hAnsi="Calibri" w:cs="Calibri"/>
          <w:sz w:val="22"/>
          <w:szCs w:val="22"/>
        </w:rPr>
        <w:t>Șef lucr</w:t>
      </w:r>
      <w:r w:rsidR="229844AE" w:rsidRPr="545CD5F3">
        <w:rPr>
          <w:rFonts w:ascii="Calibri" w:hAnsi="Calibri" w:cs="Calibri"/>
          <w:sz w:val="22"/>
          <w:szCs w:val="22"/>
        </w:rPr>
        <w:t>. dr. ing. BĂRBÎNŢĂ TEODOR DORIN</w:t>
      </w:r>
    </w:p>
    <w:p w14:paraId="28E9AB8A" w14:textId="77777777" w:rsidR="00CC52D8" w:rsidRPr="0015302B" w:rsidRDefault="00CC52D8" w:rsidP="0022648A">
      <w:pPr>
        <w:rPr>
          <w:rFonts w:ascii="Calibri" w:hAnsi="Calibri" w:cs="Arial"/>
        </w:rPr>
      </w:pPr>
    </w:p>
    <w:p w14:paraId="27668C4D" w14:textId="2D377A61" w:rsidR="006C5FFD" w:rsidRPr="0015302B" w:rsidRDefault="1336D3CE" w:rsidP="545CD5F3">
      <w:pPr>
        <w:rPr>
          <w:rFonts w:ascii="Calibri" w:hAnsi="Calibri" w:cs="Calibri"/>
          <w:color w:val="FF0000"/>
          <w:sz w:val="22"/>
          <w:szCs w:val="22"/>
        </w:rPr>
      </w:pPr>
      <w:r w:rsidRPr="545CD5F3">
        <w:rPr>
          <w:rFonts w:ascii="Calibri" w:hAnsi="Calibri" w:cs="Calibri"/>
          <w:sz w:val="22"/>
          <w:szCs w:val="22"/>
        </w:rPr>
        <w:t>Secretar:</w:t>
      </w:r>
      <w:r w:rsidR="00CC52D8">
        <w:tab/>
      </w:r>
      <w:r w:rsidR="00CC52D8">
        <w:tab/>
      </w:r>
      <w:r w:rsidR="02B29F0C" w:rsidRPr="545CD5F3">
        <w:rPr>
          <w:rFonts w:ascii="Calibri" w:hAnsi="Calibri" w:cs="Calibri"/>
          <w:sz w:val="22"/>
          <w:szCs w:val="22"/>
        </w:rPr>
        <w:t xml:space="preserve">Asist. dr. ing. BĂRBOS GHEORGHE ALEXANDRU </w:t>
      </w:r>
      <w:r w:rsidR="283F5639" w:rsidRPr="545CD5F3">
        <w:rPr>
          <w:rFonts w:ascii="Calibri" w:hAnsi="Calibri" w:cs="Calibri"/>
          <w:color w:val="FF0000"/>
          <w:sz w:val="22"/>
          <w:szCs w:val="22"/>
        </w:rPr>
        <w:t xml:space="preserve"> </w:t>
      </w:r>
      <w:r w:rsidR="178F14B7" w:rsidRPr="545CD5F3">
        <w:rPr>
          <w:rFonts w:ascii="Calibri" w:hAnsi="Calibri" w:cs="Calibri"/>
          <w:sz w:val="22"/>
          <w:szCs w:val="22"/>
        </w:rPr>
        <w:t xml:space="preserve"> </w:t>
      </w:r>
    </w:p>
    <w:p w14:paraId="0E6FA10F" w14:textId="4C5BA8F6" w:rsidR="62C3123C" w:rsidRDefault="62C3123C" w:rsidP="545CD5F3">
      <w:pPr>
        <w:rPr>
          <w:rFonts w:ascii="Calibri" w:hAnsi="Calibri" w:cs="Calibri"/>
          <w:sz w:val="22"/>
          <w:szCs w:val="22"/>
        </w:rPr>
      </w:pPr>
      <w:r w:rsidRPr="545CD5F3">
        <w:rPr>
          <w:rFonts w:ascii="Calibri" w:hAnsi="Calibri" w:cs="Calibri"/>
          <w:sz w:val="22"/>
          <w:szCs w:val="22"/>
        </w:rPr>
        <w:t>Secretar</w:t>
      </w:r>
      <w:r w:rsidR="4C70B81B" w:rsidRPr="545CD5F3">
        <w:rPr>
          <w:rFonts w:ascii="Calibri" w:hAnsi="Calibri" w:cs="Calibri"/>
          <w:sz w:val="22"/>
          <w:szCs w:val="22"/>
        </w:rPr>
        <w:t xml:space="preserve"> supleant:</w:t>
      </w:r>
      <w:r>
        <w:tab/>
      </w:r>
      <w:r w:rsidR="54572021" w:rsidRPr="545CD5F3">
        <w:rPr>
          <w:rFonts w:ascii="Calibri" w:hAnsi="Calibri" w:cs="Calibri"/>
          <w:sz w:val="22"/>
          <w:szCs w:val="22"/>
        </w:rPr>
        <w:t xml:space="preserve">Șef lucr. dr. ing. CIOCAN REMUS </w:t>
      </w:r>
    </w:p>
    <w:p w14:paraId="258F3A4E" w14:textId="77777777" w:rsidR="0096769A" w:rsidRPr="0015302B" w:rsidRDefault="0096769A" w:rsidP="009B71CB">
      <w:pPr>
        <w:rPr>
          <w:rFonts w:ascii="Calibri" w:hAnsi="Calibri" w:cs="Calibri"/>
          <w:sz w:val="22"/>
          <w:szCs w:val="22"/>
        </w:rPr>
      </w:pPr>
    </w:p>
    <w:p w14:paraId="02BC7E48" w14:textId="77777777" w:rsidR="000A26B1" w:rsidRPr="0015302B" w:rsidRDefault="000A26B1" w:rsidP="009B71CB">
      <w:pPr>
        <w:rPr>
          <w:rFonts w:ascii="Calibri" w:hAnsi="Calibri" w:cs="Calibri"/>
          <w:sz w:val="22"/>
          <w:szCs w:val="22"/>
        </w:rPr>
      </w:pPr>
    </w:p>
    <w:p w14:paraId="14454FA0" w14:textId="77777777" w:rsidR="006F2A4A" w:rsidRPr="0015302B" w:rsidRDefault="006F2A4A" w:rsidP="0061320A">
      <w:pPr>
        <w:numPr>
          <w:ilvl w:val="0"/>
          <w:numId w:val="3"/>
        </w:numPr>
        <w:rPr>
          <w:rFonts w:ascii="Calibri" w:hAnsi="Calibri" w:cs="Calibri"/>
          <w:b/>
          <w:sz w:val="22"/>
          <w:szCs w:val="22"/>
        </w:rPr>
      </w:pPr>
      <w:r w:rsidRPr="0015302B">
        <w:rPr>
          <w:rFonts w:ascii="Calibri" w:hAnsi="Calibri" w:cs="Calibri"/>
          <w:b/>
          <w:sz w:val="22"/>
          <w:szCs w:val="22"/>
        </w:rPr>
        <w:t>INGINERIE ȘI MANAGEMENT ÎN CONSTRUCŢII</w:t>
      </w:r>
    </w:p>
    <w:p w14:paraId="420C5AD5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</w:p>
    <w:p w14:paraId="6F058693" w14:textId="77777777" w:rsidR="0052683A" w:rsidRPr="0015302B" w:rsidRDefault="0015302B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Președinte</w:t>
      </w:r>
      <w:r w:rsidR="00CC52D8" w:rsidRPr="0015302B">
        <w:rPr>
          <w:rFonts w:ascii="Calibri" w:hAnsi="Calibri" w:cs="Calibri"/>
          <w:sz w:val="22"/>
          <w:szCs w:val="22"/>
        </w:rPr>
        <w:t>:</w:t>
      </w:r>
      <w:r w:rsidR="00CC52D8" w:rsidRPr="0015302B">
        <w:rPr>
          <w:rFonts w:ascii="Calibri" w:hAnsi="Calibri" w:cs="Calibri"/>
          <w:sz w:val="22"/>
          <w:szCs w:val="22"/>
        </w:rPr>
        <w:tab/>
      </w:r>
      <w:r w:rsidR="00CC52D8" w:rsidRPr="0015302B">
        <w:rPr>
          <w:rFonts w:ascii="Calibri" w:hAnsi="Calibri" w:cs="Calibri"/>
          <w:sz w:val="22"/>
          <w:szCs w:val="22"/>
        </w:rPr>
        <w:tab/>
      </w:r>
      <w:r w:rsidR="009F3120" w:rsidRPr="0015302B">
        <w:rPr>
          <w:rFonts w:ascii="Calibri" w:hAnsi="Calibri" w:cs="Calibri"/>
          <w:sz w:val="22"/>
          <w:szCs w:val="22"/>
        </w:rPr>
        <w:t>Conf.</w:t>
      </w:r>
      <w:r w:rsidR="00CC52D8" w:rsidRPr="0015302B">
        <w:rPr>
          <w:rFonts w:ascii="Calibri" w:hAnsi="Calibri" w:cs="Calibri"/>
          <w:sz w:val="22"/>
          <w:szCs w:val="22"/>
        </w:rPr>
        <w:t xml:space="preserve"> dr. ing. GAVRIŞ OVIDIU GAVRIL</w:t>
      </w:r>
    </w:p>
    <w:p w14:paraId="4208B681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Membri:</w:t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="009F3120" w:rsidRPr="0015302B">
        <w:rPr>
          <w:rFonts w:ascii="Calibri" w:hAnsi="Calibri" w:cs="Calibri"/>
          <w:sz w:val="22"/>
          <w:szCs w:val="22"/>
        </w:rPr>
        <w:t>Conf.</w:t>
      </w:r>
      <w:r w:rsidRPr="0015302B">
        <w:rPr>
          <w:rFonts w:ascii="Calibri" w:hAnsi="Calibri" w:cs="Calibri"/>
          <w:sz w:val="22"/>
          <w:szCs w:val="22"/>
        </w:rPr>
        <w:t>dr.ec.</w:t>
      </w:r>
      <w:r w:rsidR="008A7D2B" w:rsidRPr="0015302B">
        <w:rPr>
          <w:rFonts w:ascii="Calibri" w:hAnsi="Calibri" w:cs="Calibri"/>
          <w:sz w:val="22"/>
          <w:szCs w:val="22"/>
        </w:rPr>
        <w:t xml:space="preserve"> </w:t>
      </w:r>
      <w:r w:rsidRPr="0015302B">
        <w:rPr>
          <w:rFonts w:ascii="Calibri" w:hAnsi="Calibri" w:cs="Calibri"/>
          <w:sz w:val="22"/>
          <w:szCs w:val="22"/>
        </w:rPr>
        <w:t>CIPLEA SORINA ANAMARIA</w:t>
      </w:r>
      <w:r w:rsidR="003D4E0D" w:rsidRPr="0015302B">
        <w:rPr>
          <w:rFonts w:ascii="Calibri" w:hAnsi="Calibri" w:cs="Calibri"/>
          <w:sz w:val="22"/>
          <w:szCs w:val="22"/>
        </w:rPr>
        <w:t xml:space="preserve"> </w:t>
      </w:r>
      <w:r w:rsidR="003D4E0D" w:rsidRPr="00E30F7D">
        <w:rPr>
          <w:rFonts w:ascii="Calibri" w:hAnsi="Calibri" w:cs="Calibri"/>
          <w:b/>
          <w:bCs/>
          <w:i/>
          <w:iCs/>
          <w:sz w:val="22"/>
          <w:szCs w:val="22"/>
        </w:rPr>
        <w:t xml:space="preserve">– </w:t>
      </w:r>
      <w:r w:rsidR="0015302B" w:rsidRPr="00E30F7D">
        <w:rPr>
          <w:rFonts w:ascii="Calibri" w:hAnsi="Calibri" w:cs="Calibri"/>
          <w:b/>
          <w:bCs/>
          <w:i/>
          <w:iCs/>
          <w:sz w:val="22"/>
          <w:szCs w:val="22"/>
        </w:rPr>
        <w:t>președinte</w:t>
      </w:r>
      <w:r w:rsidR="003D4E0D" w:rsidRPr="00E30F7D">
        <w:rPr>
          <w:rFonts w:ascii="Calibri" w:hAnsi="Calibri" w:cs="Calibri"/>
          <w:b/>
          <w:bCs/>
          <w:i/>
          <w:iCs/>
          <w:sz w:val="22"/>
          <w:szCs w:val="22"/>
        </w:rPr>
        <w:t xml:space="preserve"> supleant</w:t>
      </w:r>
    </w:p>
    <w:p w14:paraId="634E4B80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="009F3120" w:rsidRPr="0015302B">
        <w:rPr>
          <w:rFonts w:ascii="Calibri" w:hAnsi="Calibri" w:cs="Calibri"/>
          <w:sz w:val="22"/>
          <w:szCs w:val="22"/>
        </w:rPr>
        <w:t>Conf.</w:t>
      </w:r>
      <w:r w:rsidRPr="0015302B">
        <w:rPr>
          <w:rFonts w:ascii="Calibri" w:hAnsi="Calibri" w:cs="Calibri"/>
          <w:sz w:val="22"/>
          <w:szCs w:val="22"/>
        </w:rPr>
        <w:t xml:space="preserve"> dr. ing. HEGHEŞ BOGDAN HOREA</w:t>
      </w:r>
    </w:p>
    <w:p w14:paraId="1C998622" w14:textId="2D1A88CD" w:rsidR="54753DE8" w:rsidRDefault="54753DE8" w:rsidP="1F7B2D6C">
      <w:pPr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>Conf. dr. Ing. Tămaș Gavrea Roxana</w:t>
      </w:r>
    </w:p>
    <w:p w14:paraId="76D50BF3" w14:textId="77777777" w:rsidR="00CC52D8" w:rsidRPr="0015302B" w:rsidRDefault="6B2CA3DE" w:rsidP="1F7B2D6C">
      <w:pPr>
        <w:ind w:left="1440" w:firstLine="720"/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Șef lucr</w:t>
      </w:r>
      <w:r w:rsidR="4B939E2D" w:rsidRPr="0015302B">
        <w:rPr>
          <w:rFonts w:ascii="Calibri" w:hAnsi="Calibri" w:cs="Calibri"/>
          <w:sz w:val="22"/>
          <w:szCs w:val="22"/>
        </w:rPr>
        <w:t xml:space="preserve">. dr. ing. </w:t>
      </w:r>
      <w:r w:rsidR="03E90C1B" w:rsidRPr="0015302B">
        <w:rPr>
          <w:rFonts w:ascii="Calibri" w:hAnsi="Calibri" w:cs="Calibri"/>
          <w:sz w:val="22"/>
          <w:szCs w:val="22"/>
        </w:rPr>
        <w:t>BOTEZ MIRCEA</w:t>
      </w:r>
      <w:r w:rsidR="7F4A1FB3" w:rsidRPr="0015302B">
        <w:rPr>
          <w:rFonts w:ascii="Calibri" w:hAnsi="Calibri" w:cs="Calibri"/>
          <w:sz w:val="22"/>
          <w:szCs w:val="22"/>
        </w:rPr>
        <w:t xml:space="preserve"> DANIEL</w:t>
      </w:r>
    </w:p>
    <w:p w14:paraId="1A8FE3C0" w14:textId="77777777" w:rsidR="000A26B1" w:rsidRPr="0015302B" w:rsidRDefault="000A26B1" w:rsidP="00CC52D8">
      <w:pPr>
        <w:rPr>
          <w:rFonts w:ascii="Calibri" w:hAnsi="Calibri" w:cs="Calibri"/>
          <w:sz w:val="22"/>
          <w:szCs w:val="22"/>
        </w:rPr>
      </w:pPr>
    </w:p>
    <w:p w14:paraId="1D20F925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 xml:space="preserve">Membri </w:t>
      </w:r>
      <w:r w:rsidR="0015302B" w:rsidRPr="0015302B">
        <w:rPr>
          <w:rFonts w:ascii="Calibri" w:hAnsi="Calibri" w:cs="Calibri"/>
          <w:sz w:val="22"/>
          <w:szCs w:val="22"/>
        </w:rPr>
        <w:t>supleanți</w:t>
      </w:r>
      <w:r w:rsidRPr="0015302B">
        <w:rPr>
          <w:rFonts w:ascii="Calibri" w:hAnsi="Calibri" w:cs="Calibri"/>
          <w:sz w:val="22"/>
          <w:szCs w:val="22"/>
        </w:rPr>
        <w:t>:</w:t>
      </w:r>
      <w:r w:rsidRPr="0015302B">
        <w:rPr>
          <w:rFonts w:ascii="Calibri" w:hAnsi="Calibri" w:cs="Calibri"/>
          <w:sz w:val="22"/>
          <w:szCs w:val="22"/>
        </w:rPr>
        <w:tab/>
      </w:r>
      <w:r w:rsidR="009F3120" w:rsidRPr="0015302B">
        <w:rPr>
          <w:rFonts w:ascii="Calibri" w:hAnsi="Calibri" w:cs="Calibri"/>
          <w:sz w:val="22"/>
          <w:szCs w:val="22"/>
        </w:rPr>
        <w:t>Prof.</w:t>
      </w:r>
      <w:r w:rsidRPr="0015302B">
        <w:rPr>
          <w:rFonts w:ascii="Calibri" w:hAnsi="Calibri" w:cs="Calibri"/>
          <w:sz w:val="22"/>
          <w:szCs w:val="22"/>
        </w:rPr>
        <w:t xml:space="preserve"> dr. ing. CÂMPIAN CRISTINA MIHAELA</w:t>
      </w:r>
    </w:p>
    <w:p w14:paraId="1502C35B" w14:textId="77777777" w:rsidR="003D4E0D" w:rsidRPr="0015302B" w:rsidRDefault="00CC52D8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="0015302B" w:rsidRPr="0015302B">
        <w:rPr>
          <w:rFonts w:ascii="Calibri" w:hAnsi="Calibri" w:cs="Calibri"/>
          <w:sz w:val="22"/>
          <w:szCs w:val="22"/>
        </w:rPr>
        <w:t>Șef lucr</w:t>
      </w:r>
      <w:r w:rsidR="00125A3E" w:rsidRPr="0015302B">
        <w:rPr>
          <w:rFonts w:ascii="Calibri" w:hAnsi="Calibri" w:cs="Calibri"/>
          <w:sz w:val="22"/>
          <w:szCs w:val="22"/>
        </w:rPr>
        <w:t xml:space="preserve">. dr. ing. </w:t>
      </w:r>
      <w:r w:rsidR="005932BF" w:rsidRPr="0015302B">
        <w:rPr>
          <w:rFonts w:ascii="Calibri" w:hAnsi="Calibri" w:cs="Calibri"/>
          <w:sz w:val="22"/>
          <w:szCs w:val="22"/>
        </w:rPr>
        <w:t>SUCALĂ DOR</w:t>
      </w:r>
      <w:r w:rsidR="003D4E0D" w:rsidRPr="0015302B">
        <w:rPr>
          <w:rFonts w:ascii="Calibri" w:hAnsi="Calibri" w:cs="Calibri"/>
          <w:sz w:val="22"/>
          <w:szCs w:val="22"/>
        </w:rPr>
        <w:t>INA</w:t>
      </w:r>
    </w:p>
    <w:p w14:paraId="260D3567" w14:textId="77777777" w:rsidR="00350F89" w:rsidRPr="0015302B" w:rsidRDefault="00350F89" w:rsidP="00350F89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="0015302B" w:rsidRPr="0015302B">
        <w:rPr>
          <w:rFonts w:ascii="Calibri" w:hAnsi="Calibri" w:cs="Calibri"/>
          <w:sz w:val="22"/>
          <w:szCs w:val="22"/>
        </w:rPr>
        <w:t>Șef lucr</w:t>
      </w:r>
      <w:r w:rsidR="00125A3E" w:rsidRPr="0015302B">
        <w:rPr>
          <w:rFonts w:ascii="Calibri" w:hAnsi="Calibri" w:cs="Calibri"/>
          <w:sz w:val="22"/>
          <w:szCs w:val="22"/>
        </w:rPr>
        <w:t xml:space="preserve">. dr. ing. </w:t>
      </w:r>
      <w:r w:rsidR="00BD537B" w:rsidRPr="0015302B">
        <w:rPr>
          <w:rFonts w:ascii="Calibri" w:hAnsi="Calibri" w:cs="Calibri"/>
          <w:sz w:val="22"/>
          <w:szCs w:val="22"/>
        </w:rPr>
        <w:t>MUREȘ</w:t>
      </w:r>
      <w:r w:rsidRPr="0015302B">
        <w:rPr>
          <w:rFonts w:ascii="Calibri" w:hAnsi="Calibri" w:cs="Calibri"/>
          <w:sz w:val="22"/>
          <w:szCs w:val="22"/>
        </w:rPr>
        <w:t>AN OLIMPIU</w:t>
      </w:r>
      <w:r w:rsidR="003628F4" w:rsidRPr="0015302B">
        <w:rPr>
          <w:rFonts w:ascii="Calibri" w:hAnsi="Calibri" w:cs="Calibri"/>
          <w:sz w:val="22"/>
          <w:szCs w:val="22"/>
        </w:rPr>
        <w:t xml:space="preserve"> CRISTIAN</w:t>
      </w:r>
    </w:p>
    <w:p w14:paraId="63C684DC" w14:textId="77777777" w:rsidR="00D8685A" w:rsidRPr="0015302B" w:rsidRDefault="0015302B" w:rsidP="00D8685A">
      <w:pPr>
        <w:ind w:left="1440" w:firstLine="720"/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Șef lucr</w:t>
      </w:r>
      <w:r w:rsidR="00D8685A" w:rsidRPr="0015302B">
        <w:rPr>
          <w:rFonts w:ascii="Calibri" w:hAnsi="Calibri" w:cs="Calibri"/>
          <w:sz w:val="22"/>
          <w:szCs w:val="22"/>
        </w:rPr>
        <w:t>. dr.</w:t>
      </w:r>
      <w:r>
        <w:rPr>
          <w:rFonts w:ascii="Calibri" w:hAnsi="Calibri" w:cs="Calibri"/>
          <w:sz w:val="22"/>
          <w:szCs w:val="22"/>
        </w:rPr>
        <w:t xml:space="preserve"> </w:t>
      </w:r>
      <w:r w:rsidR="00D8685A" w:rsidRPr="0015302B">
        <w:rPr>
          <w:rFonts w:ascii="Calibri" w:hAnsi="Calibri" w:cs="Calibri"/>
          <w:sz w:val="22"/>
          <w:szCs w:val="22"/>
        </w:rPr>
        <w:t>ing. STANCA SIMONA EMANUELA</w:t>
      </w:r>
    </w:p>
    <w:p w14:paraId="51E3E0F6" w14:textId="77777777" w:rsidR="00483F6F" w:rsidRPr="0015302B" w:rsidRDefault="00483F6F" w:rsidP="00350F89">
      <w:pPr>
        <w:rPr>
          <w:rFonts w:ascii="Calibri" w:hAnsi="Calibri" w:cs="Calibri"/>
          <w:sz w:val="22"/>
          <w:szCs w:val="22"/>
        </w:rPr>
      </w:pPr>
    </w:p>
    <w:p w14:paraId="2E3A0C91" w14:textId="152E30D3" w:rsidR="00CC52D8" w:rsidRPr="0015302B" w:rsidRDefault="1336D3CE" w:rsidP="1F7B2D6C">
      <w:pPr>
        <w:rPr>
          <w:rFonts w:ascii="Calibri" w:hAnsi="Calibri" w:cs="Calibri"/>
          <w:color w:val="000000" w:themeColor="text1"/>
          <w:sz w:val="22"/>
          <w:szCs w:val="22"/>
        </w:rPr>
      </w:pPr>
      <w:r w:rsidRPr="1F7B2D6C">
        <w:rPr>
          <w:rFonts w:ascii="Calibri" w:hAnsi="Calibri" w:cs="Calibri"/>
          <w:color w:val="000000" w:themeColor="text1"/>
          <w:sz w:val="22"/>
          <w:szCs w:val="22"/>
        </w:rPr>
        <w:t>Secretar:</w:t>
      </w:r>
      <w:r w:rsidR="00CC52D8">
        <w:tab/>
      </w:r>
      <w:r w:rsidR="00CC52D8">
        <w:tab/>
      </w:r>
      <w:r w:rsidR="4BC7397A" w:rsidRPr="1F7B2D6C">
        <w:rPr>
          <w:rFonts w:ascii="Calibri" w:hAnsi="Calibri" w:cs="Calibri"/>
          <w:color w:val="000000" w:themeColor="text1"/>
          <w:sz w:val="22"/>
          <w:szCs w:val="22"/>
        </w:rPr>
        <w:t>Șef lucr.</w:t>
      </w:r>
      <w:r w:rsidR="0F7E156E" w:rsidRPr="1F7B2D6C">
        <w:rPr>
          <w:rFonts w:ascii="Calibri" w:hAnsi="Calibri" w:cs="Calibri"/>
          <w:color w:val="000000" w:themeColor="text1"/>
          <w:sz w:val="22"/>
          <w:szCs w:val="22"/>
        </w:rPr>
        <w:t xml:space="preserve"> dr. ing. IŞTOAN RALUCA</w:t>
      </w:r>
    </w:p>
    <w:p w14:paraId="0400F04B" w14:textId="77777777" w:rsidR="005932BF" w:rsidRPr="0015302B" w:rsidRDefault="009C1F12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Secretar</w:t>
      </w:r>
      <w:r w:rsidR="002548A1" w:rsidRPr="0015302B">
        <w:rPr>
          <w:rFonts w:ascii="Calibri" w:hAnsi="Calibri" w:cs="Calibri"/>
          <w:sz w:val="22"/>
          <w:szCs w:val="22"/>
        </w:rPr>
        <w:t xml:space="preserve"> supleant</w:t>
      </w:r>
      <w:r w:rsidR="0052683A" w:rsidRPr="0015302B">
        <w:rPr>
          <w:rFonts w:ascii="Calibri" w:hAnsi="Calibri" w:cs="Calibri"/>
          <w:sz w:val="22"/>
          <w:szCs w:val="22"/>
        </w:rPr>
        <w:t>:</w:t>
      </w:r>
      <w:r w:rsidR="005932BF" w:rsidRPr="0015302B">
        <w:rPr>
          <w:rFonts w:ascii="Calibri" w:hAnsi="Calibri" w:cs="Calibri"/>
          <w:sz w:val="22"/>
          <w:szCs w:val="22"/>
        </w:rPr>
        <w:tab/>
      </w:r>
      <w:r w:rsidR="0015302B" w:rsidRPr="0015302B">
        <w:rPr>
          <w:rFonts w:ascii="Calibri" w:hAnsi="Calibri" w:cs="Calibri"/>
          <w:sz w:val="22"/>
          <w:szCs w:val="22"/>
        </w:rPr>
        <w:t>Șef lucr</w:t>
      </w:r>
      <w:r w:rsidR="00987C24" w:rsidRPr="0015302B">
        <w:rPr>
          <w:rFonts w:ascii="Calibri" w:hAnsi="Calibri" w:cs="Calibri"/>
          <w:sz w:val="22"/>
          <w:szCs w:val="22"/>
        </w:rPr>
        <w:t>. dr. ing. PERNEŞ PAUL MARCETI</w:t>
      </w:r>
    </w:p>
    <w:p w14:paraId="330F2A04" w14:textId="77777777" w:rsidR="005932BF" w:rsidRPr="0015302B" w:rsidRDefault="005932BF" w:rsidP="00CC52D8">
      <w:pPr>
        <w:rPr>
          <w:rFonts w:ascii="Calibri" w:hAnsi="Calibri" w:cs="Calibri"/>
          <w:sz w:val="22"/>
          <w:szCs w:val="22"/>
          <w:u w:val="single"/>
        </w:rPr>
      </w:pPr>
    </w:p>
    <w:p w14:paraId="67CB9AD7" w14:textId="77777777" w:rsidR="000A26B1" w:rsidRPr="0015302B" w:rsidRDefault="000A26B1" w:rsidP="00CC52D8">
      <w:pPr>
        <w:rPr>
          <w:rFonts w:ascii="Calibri" w:hAnsi="Calibri" w:cs="Calibri"/>
          <w:sz w:val="22"/>
          <w:szCs w:val="22"/>
          <w:u w:val="single"/>
        </w:rPr>
      </w:pPr>
    </w:p>
    <w:p w14:paraId="09001D93" w14:textId="77777777" w:rsidR="00CC52D8" w:rsidRPr="0015302B" w:rsidRDefault="00CC52D8" w:rsidP="00CC52D8">
      <w:pPr>
        <w:ind w:firstLine="720"/>
        <w:rPr>
          <w:rFonts w:ascii="Calibri" w:hAnsi="Calibri" w:cs="Calibri"/>
          <w:b/>
          <w:sz w:val="22"/>
          <w:szCs w:val="22"/>
        </w:rPr>
      </w:pPr>
      <w:r w:rsidRPr="0015302B">
        <w:rPr>
          <w:rFonts w:ascii="Calibri" w:hAnsi="Calibri" w:cs="Calibri"/>
          <w:b/>
          <w:sz w:val="22"/>
          <w:szCs w:val="22"/>
        </w:rPr>
        <w:t xml:space="preserve">5. </w:t>
      </w:r>
      <w:r w:rsidR="0061320A" w:rsidRPr="0015302B">
        <w:rPr>
          <w:rFonts w:ascii="Calibri" w:hAnsi="Calibri" w:cs="Calibri"/>
          <w:b/>
          <w:sz w:val="22"/>
          <w:szCs w:val="22"/>
        </w:rPr>
        <w:tab/>
      </w:r>
      <w:r w:rsidRPr="0015302B">
        <w:rPr>
          <w:rFonts w:ascii="Calibri" w:hAnsi="Calibri" w:cs="Calibri"/>
          <w:b/>
          <w:sz w:val="22"/>
          <w:szCs w:val="22"/>
        </w:rPr>
        <w:t>INGINERIE URBANĂ SI DEZVOLTARE REGIONALĂ</w:t>
      </w:r>
    </w:p>
    <w:p w14:paraId="647B405B" w14:textId="77777777" w:rsidR="00CC52D8" w:rsidRPr="0015302B" w:rsidRDefault="00CC52D8" w:rsidP="00CC52D8">
      <w:pPr>
        <w:rPr>
          <w:rFonts w:ascii="Calibri" w:hAnsi="Calibri" w:cs="Calibri"/>
          <w:b/>
          <w:sz w:val="22"/>
          <w:szCs w:val="22"/>
        </w:rPr>
      </w:pPr>
    </w:p>
    <w:p w14:paraId="6760C67D" w14:textId="77777777" w:rsidR="0022648A" w:rsidRPr="0015302B" w:rsidRDefault="0015302B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Președinte</w:t>
      </w:r>
      <w:r w:rsidR="00CC52D8" w:rsidRPr="0015302B">
        <w:rPr>
          <w:rFonts w:ascii="Calibri" w:hAnsi="Calibri" w:cs="Calibri"/>
          <w:sz w:val="22"/>
          <w:szCs w:val="22"/>
        </w:rPr>
        <w:t>:</w:t>
      </w:r>
      <w:r w:rsidR="00CC52D8" w:rsidRPr="0015302B">
        <w:rPr>
          <w:rFonts w:ascii="Calibri" w:hAnsi="Calibri" w:cs="Calibri"/>
          <w:sz w:val="22"/>
          <w:szCs w:val="22"/>
        </w:rPr>
        <w:tab/>
      </w:r>
      <w:r w:rsidR="00CC52D8"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>Șef lucr</w:t>
      </w:r>
      <w:r w:rsidR="0022648A" w:rsidRPr="0015302B">
        <w:rPr>
          <w:rFonts w:ascii="Calibri" w:hAnsi="Calibri" w:cs="Calibri"/>
          <w:sz w:val="22"/>
          <w:szCs w:val="22"/>
        </w:rPr>
        <w:t xml:space="preserve">. dr. ing. CADAR RODICA DORINA </w:t>
      </w:r>
    </w:p>
    <w:p w14:paraId="06AB84AD" w14:textId="033EB258" w:rsidR="00CC52D8" w:rsidRPr="0015302B" w:rsidRDefault="36C62F71" w:rsidP="545CD5F3">
      <w:pPr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>Membri:</w:t>
      </w:r>
      <w:r w:rsidR="0083235B">
        <w:tab/>
      </w:r>
      <w:r w:rsidR="0083235B">
        <w:tab/>
      </w:r>
      <w:r w:rsidR="6B2CA3DE" w:rsidRPr="1F7B2D6C">
        <w:rPr>
          <w:rFonts w:ascii="Calibri" w:hAnsi="Calibri" w:cs="Calibri"/>
          <w:sz w:val="22"/>
          <w:szCs w:val="22"/>
        </w:rPr>
        <w:t>Șef lucr</w:t>
      </w:r>
      <w:r w:rsidR="229844AE" w:rsidRPr="1F7B2D6C">
        <w:rPr>
          <w:rFonts w:ascii="Calibri" w:hAnsi="Calibri" w:cs="Calibri"/>
          <w:sz w:val="22"/>
          <w:szCs w:val="22"/>
        </w:rPr>
        <w:t xml:space="preserve">. dr. ing. </w:t>
      </w:r>
      <w:r w:rsidR="0DFDC15C" w:rsidRPr="1F7B2D6C">
        <w:rPr>
          <w:rFonts w:ascii="Calibri" w:hAnsi="Calibri" w:cs="Calibri"/>
          <w:sz w:val="22"/>
          <w:szCs w:val="22"/>
        </w:rPr>
        <w:t xml:space="preserve"> </w:t>
      </w:r>
      <w:r w:rsidR="19A9D851" w:rsidRPr="1F7B2D6C">
        <w:rPr>
          <w:rFonts w:ascii="Calibri" w:hAnsi="Calibri" w:cs="Calibri"/>
          <w:sz w:val="22"/>
          <w:szCs w:val="22"/>
        </w:rPr>
        <w:t>BECA MIRELA ILINCA</w:t>
      </w:r>
      <w:r w:rsidR="0F39CD58" w:rsidRPr="1F7B2D6C">
        <w:rPr>
          <w:rFonts w:ascii="Calibri" w:hAnsi="Calibri" w:cs="Calibri"/>
          <w:sz w:val="22"/>
          <w:szCs w:val="22"/>
        </w:rPr>
        <w:t xml:space="preserve"> </w:t>
      </w:r>
      <w:r w:rsidR="229844AE" w:rsidRPr="1F7B2D6C">
        <w:rPr>
          <w:rFonts w:ascii="Calibri" w:hAnsi="Calibri" w:cs="Calibri"/>
          <w:b/>
          <w:bCs/>
          <w:sz w:val="22"/>
          <w:szCs w:val="22"/>
        </w:rPr>
        <w:t xml:space="preserve">– </w:t>
      </w:r>
      <w:r w:rsidR="6B2CA3DE" w:rsidRPr="1F7B2D6C">
        <w:rPr>
          <w:rFonts w:ascii="Calibri" w:hAnsi="Calibri" w:cs="Calibri"/>
          <w:b/>
          <w:bCs/>
          <w:i/>
          <w:iCs/>
          <w:sz w:val="22"/>
          <w:szCs w:val="22"/>
        </w:rPr>
        <w:t>președinte</w:t>
      </w:r>
      <w:r w:rsidR="229844AE" w:rsidRPr="1F7B2D6C">
        <w:rPr>
          <w:rFonts w:ascii="Calibri" w:hAnsi="Calibri" w:cs="Calibri"/>
          <w:b/>
          <w:bCs/>
          <w:i/>
          <w:iCs/>
          <w:sz w:val="22"/>
          <w:szCs w:val="22"/>
        </w:rPr>
        <w:t xml:space="preserve"> supleant</w:t>
      </w:r>
    </w:p>
    <w:p w14:paraId="7D0D9D76" w14:textId="1734622D" w:rsidR="00CC52D8" w:rsidRPr="0015302B" w:rsidRDefault="6B2CA3DE" w:rsidP="545CD5F3">
      <w:pPr>
        <w:ind w:left="1440" w:firstLine="720"/>
        <w:rPr>
          <w:rFonts w:ascii="Calibri" w:hAnsi="Calibri" w:cs="Calibri"/>
          <w:b/>
          <w:bCs/>
          <w:i/>
          <w:iCs/>
          <w:sz w:val="22"/>
          <w:szCs w:val="22"/>
        </w:rPr>
      </w:pPr>
      <w:r w:rsidRPr="545CD5F3">
        <w:rPr>
          <w:rFonts w:ascii="Calibri" w:hAnsi="Calibri" w:cs="Calibri"/>
          <w:sz w:val="22"/>
          <w:szCs w:val="22"/>
        </w:rPr>
        <w:lastRenderedPageBreak/>
        <w:t>Șef lucr</w:t>
      </w:r>
      <w:r w:rsidR="4B939E2D" w:rsidRPr="545CD5F3">
        <w:rPr>
          <w:rFonts w:ascii="Calibri" w:hAnsi="Calibri" w:cs="Calibri"/>
          <w:sz w:val="22"/>
          <w:szCs w:val="22"/>
        </w:rPr>
        <w:t xml:space="preserve">. dr. ing. </w:t>
      </w:r>
      <w:r w:rsidR="4D9509EE" w:rsidRPr="545CD5F3">
        <w:rPr>
          <w:rFonts w:ascii="Calibri" w:hAnsi="Calibri" w:cs="Calibri"/>
          <w:sz w:val="22"/>
          <w:szCs w:val="22"/>
        </w:rPr>
        <w:t>CLITAN ANDREI FLORIN</w:t>
      </w:r>
    </w:p>
    <w:p w14:paraId="0E5EB60D" w14:textId="77777777" w:rsidR="00CC52D8" w:rsidRPr="0015302B" w:rsidRDefault="0015302B" w:rsidP="00CC52D8">
      <w:pPr>
        <w:ind w:left="1440" w:firstLine="720"/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Șef lucr</w:t>
      </w:r>
      <w:r w:rsidR="00125A3E" w:rsidRPr="0015302B">
        <w:rPr>
          <w:rFonts w:ascii="Calibri" w:hAnsi="Calibri" w:cs="Calibri"/>
          <w:sz w:val="22"/>
          <w:szCs w:val="22"/>
        </w:rPr>
        <w:t xml:space="preserve">. dr. ing. </w:t>
      </w:r>
      <w:r w:rsidR="00CC52D8" w:rsidRPr="0015302B">
        <w:rPr>
          <w:rFonts w:ascii="Calibri" w:hAnsi="Calibri" w:cs="Calibri"/>
          <w:sz w:val="22"/>
          <w:szCs w:val="22"/>
        </w:rPr>
        <w:t>FENEŞAN CRINA IOANA</w:t>
      </w:r>
    </w:p>
    <w:p w14:paraId="627ABFB3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</w:p>
    <w:p w14:paraId="48565447" w14:textId="7F8262C1" w:rsidR="7D758C53" w:rsidRDefault="7D758C53" w:rsidP="545CD5F3">
      <w:pPr>
        <w:rPr>
          <w:rFonts w:ascii="Calibri" w:hAnsi="Calibri" w:cs="Calibri"/>
          <w:sz w:val="22"/>
          <w:szCs w:val="22"/>
        </w:rPr>
      </w:pPr>
      <w:r w:rsidRPr="545CD5F3">
        <w:rPr>
          <w:rFonts w:ascii="Calibri" w:hAnsi="Calibri" w:cs="Calibri"/>
          <w:sz w:val="22"/>
          <w:szCs w:val="22"/>
        </w:rPr>
        <w:t xml:space="preserve">Membri </w:t>
      </w:r>
      <w:r w:rsidR="6B2CA3DE" w:rsidRPr="545CD5F3">
        <w:rPr>
          <w:rFonts w:ascii="Calibri" w:hAnsi="Calibri" w:cs="Calibri"/>
          <w:sz w:val="22"/>
          <w:szCs w:val="22"/>
        </w:rPr>
        <w:t>supleanți</w:t>
      </w:r>
      <w:r w:rsidRPr="545CD5F3">
        <w:rPr>
          <w:rFonts w:ascii="Calibri" w:hAnsi="Calibri" w:cs="Calibri"/>
          <w:sz w:val="22"/>
          <w:szCs w:val="22"/>
        </w:rPr>
        <w:t>:</w:t>
      </w:r>
      <w:r>
        <w:tab/>
      </w:r>
      <w:r w:rsidR="3D673B52" w:rsidRPr="545CD5F3">
        <w:rPr>
          <w:rFonts w:ascii="Calibri" w:hAnsi="Calibri" w:cs="Calibri"/>
          <w:sz w:val="22"/>
          <w:szCs w:val="22"/>
        </w:rPr>
        <w:t>Conf. dr. ing. DANCIU ALEXANDRA DENISA</w:t>
      </w:r>
    </w:p>
    <w:p w14:paraId="45AC8732" w14:textId="77777777" w:rsidR="00C20106" w:rsidRPr="0015302B" w:rsidRDefault="0015302B" w:rsidP="00C20106">
      <w:pPr>
        <w:ind w:left="1440" w:firstLine="720"/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Șef lucr</w:t>
      </w:r>
      <w:r w:rsidR="00C20106" w:rsidRPr="0015302B">
        <w:rPr>
          <w:rFonts w:ascii="Calibri" w:hAnsi="Calibri" w:cs="Calibri"/>
          <w:sz w:val="22"/>
          <w:szCs w:val="22"/>
        </w:rPr>
        <w:t>. dr. ing. BĂRBÎNŢĂ TEODOR DORIN</w:t>
      </w:r>
    </w:p>
    <w:p w14:paraId="06CB5DD7" w14:textId="77777777" w:rsidR="00C20106" w:rsidRPr="0015302B" w:rsidRDefault="0015302B" w:rsidP="00C20106">
      <w:pPr>
        <w:ind w:left="1440" w:firstLine="720"/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Șef lucr</w:t>
      </w:r>
      <w:r w:rsidR="00C20106" w:rsidRPr="0015302B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</w:t>
      </w:r>
      <w:r w:rsidR="00C20106" w:rsidRPr="0015302B">
        <w:rPr>
          <w:rFonts w:ascii="Calibri" w:hAnsi="Calibri" w:cs="Calibri"/>
          <w:sz w:val="22"/>
          <w:szCs w:val="22"/>
        </w:rPr>
        <w:t xml:space="preserve">dr. </w:t>
      </w:r>
      <w:r w:rsidR="006956A4">
        <w:rPr>
          <w:rFonts w:ascii="Calibri" w:hAnsi="Calibri" w:cs="Calibri"/>
          <w:sz w:val="22"/>
          <w:szCs w:val="22"/>
        </w:rPr>
        <w:t>i</w:t>
      </w:r>
      <w:r w:rsidR="00C20106" w:rsidRPr="0015302B">
        <w:rPr>
          <w:rFonts w:ascii="Calibri" w:hAnsi="Calibri" w:cs="Calibri"/>
          <w:sz w:val="22"/>
          <w:szCs w:val="22"/>
        </w:rPr>
        <w:t>ng. PONDICHI-ALB CLAUDIA PETRINA</w:t>
      </w:r>
    </w:p>
    <w:p w14:paraId="42DBA5D2" w14:textId="77777777" w:rsidR="006C5FFD" w:rsidRPr="0015302B" w:rsidRDefault="006C5FFD" w:rsidP="006C5FFD">
      <w:pPr>
        <w:rPr>
          <w:rFonts w:ascii="Calibri" w:hAnsi="Calibri" w:cs="Calibri"/>
          <w:sz w:val="22"/>
          <w:szCs w:val="22"/>
        </w:rPr>
      </w:pPr>
    </w:p>
    <w:p w14:paraId="0C71DC5F" w14:textId="77777777" w:rsidR="00CC52D8" w:rsidRPr="0015302B" w:rsidRDefault="00CC52D8" w:rsidP="0022648A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  <w:t xml:space="preserve"> </w:t>
      </w:r>
    </w:p>
    <w:p w14:paraId="071FE6C8" w14:textId="6C3DE577" w:rsidR="00C606BB" w:rsidRPr="0015302B" w:rsidRDefault="1336D3CE" w:rsidP="545CD5F3">
      <w:pPr>
        <w:rPr>
          <w:rFonts w:ascii="Calibri" w:hAnsi="Calibri" w:cs="Calibri"/>
          <w:b/>
          <w:bCs/>
          <w:sz w:val="22"/>
          <w:szCs w:val="22"/>
        </w:rPr>
      </w:pPr>
      <w:r w:rsidRPr="545CD5F3">
        <w:rPr>
          <w:rFonts w:ascii="Calibri" w:hAnsi="Calibri" w:cs="Calibri"/>
          <w:sz w:val="22"/>
          <w:szCs w:val="22"/>
        </w:rPr>
        <w:t>Secretar:</w:t>
      </w:r>
      <w:r w:rsidR="00CC52D8">
        <w:tab/>
      </w:r>
      <w:r w:rsidR="00CC52D8">
        <w:tab/>
      </w:r>
      <w:r w:rsidR="7AB2E4BB" w:rsidRPr="545CD5F3">
        <w:rPr>
          <w:rFonts w:ascii="Calibri" w:hAnsi="Calibri" w:cs="Calibri"/>
          <w:sz w:val="22"/>
          <w:szCs w:val="22"/>
        </w:rPr>
        <w:t>Șef lucr. dr. ing. CIONT NICOLAE</w:t>
      </w:r>
    </w:p>
    <w:p w14:paraId="6DE537F5" w14:textId="1D0D62D0" w:rsidR="00C53EA9" w:rsidRPr="0015302B" w:rsidRDefault="62C3123C" w:rsidP="545CD5F3">
      <w:pPr>
        <w:rPr>
          <w:rFonts w:ascii="Calibri" w:hAnsi="Calibri" w:cs="Calibri"/>
          <w:sz w:val="22"/>
          <w:szCs w:val="22"/>
        </w:rPr>
      </w:pPr>
      <w:r w:rsidRPr="545CD5F3">
        <w:rPr>
          <w:rFonts w:ascii="Calibri" w:hAnsi="Calibri" w:cs="Calibri"/>
          <w:sz w:val="22"/>
          <w:szCs w:val="22"/>
        </w:rPr>
        <w:t>Secretar</w:t>
      </w:r>
      <w:r w:rsidR="0D8402A6" w:rsidRPr="545CD5F3">
        <w:rPr>
          <w:rFonts w:ascii="Calibri" w:hAnsi="Calibri" w:cs="Calibri"/>
          <w:sz w:val="22"/>
          <w:szCs w:val="22"/>
        </w:rPr>
        <w:t xml:space="preserve"> supleant:</w:t>
      </w:r>
      <w:r w:rsidR="009C1F12">
        <w:tab/>
      </w:r>
      <w:r w:rsidR="1F8B7523" w:rsidRPr="545CD5F3">
        <w:rPr>
          <w:rFonts w:ascii="Calibri" w:hAnsi="Calibri" w:cs="Calibri"/>
          <w:sz w:val="22"/>
          <w:szCs w:val="22"/>
        </w:rPr>
        <w:t xml:space="preserve">Șef lucr. dr. ing. </w:t>
      </w:r>
      <w:r w:rsidR="24BFE80E" w:rsidRPr="545CD5F3">
        <w:rPr>
          <w:rFonts w:ascii="Calibri" w:hAnsi="Calibri" w:cs="Calibri"/>
          <w:sz w:val="22"/>
          <w:szCs w:val="22"/>
        </w:rPr>
        <w:t xml:space="preserve">BOITOR MELANIA-ROZALIA </w:t>
      </w:r>
    </w:p>
    <w:p w14:paraId="0DA09FC7" w14:textId="77777777" w:rsidR="003A6C1E" w:rsidRPr="0015302B" w:rsidRDefault="003A6C1E" w:rsidP="004B4DD9">
      <w:pPr>
        <w:rPr>
          <w:rFonts w:ascii="Calibri" w:hAnsi="Calibri" w:cs="Calibri"/>
          <w:b/>
          <w:sz w:val="22"/>
          <w:szCs w:val="22"/>
        </w:rPr>
      </w:pPr>
    </w:p>
    <w:p w14:paraId="661E4CD0" w14:textId="77777777" w:rsidR="000A26B1" w:rsidRPr="0015302B" w:rsidRDefault="000A26B1" w:rsidP="004B4DD9">
      <w:pPr>
        <w:rPr>
          <w:rFonts w:ascii="Calibri" w:hAnsi="Calibri" w:cs="Calibri"/>
          <w:b/>
          <w:sz w:val="22"/>
          <w:szCs w:val="22"/>
        </w:rPr>
      </w:pPr>
    </w:p>
    <w:p w14:paraId="3375B841" w14:textId="77777777" w:rsidR="00CC52D8" w:rsidRPr="0015302B" w:rsidRDefault="00CC52D8" w:rsidP="00CC52D8">
      <w:pPr>
        <w:ind w:firstLine="720"/>
        <w:rPr>
          <w:rFonts w:ascii="Calibri" w:hAnsi="Calibri" w:cs="Calibri"/>
          <w:b/>
          <w:sz w:val="22"/>
          <w:szCs w:val="22"/>
        </w:rPr>
      </w:pPr>
      <w:r w:rsidRPr="0015302B">
        <w:rPr>
          <w:rFonts w:ascii="Calibri" w:hAnsi="Calibri" w:cs="Calibri"/>
          <w:b/>
          <w:sz w:val="22"/>
          <w:szCs w:val="22"/>
        </w:rPr>
        <w:t xml:space="preserve">6. </w:t>
      </w:r>
      <w:r w:rsidR="0061320A" w:rsidRPr="0015302B">
        <w:rPr>
          <w:rFonts w:ascii="Calibri" w:hAnsi="Calibri" w:cs="Calibri"/>
          <w:b/>
          <w:sz w:val="22"/>
          <w:szCs w:val="22"/>
        </w:rPr>
        <w:tab/>
      </w:r>
      <w:r w:rsidRPr="0015302B">
        <w:rPr>
          <w:rFonts w:ascii="Calibri" w:hAnsi="Calibri" w:cs="Calibri"/>
          <w:b/>
          <w:sz w:val="22"/>
          <w:szCs w:val="22"/>
        </w:rPr>
        <w:t>AMENAJ</w:t>
      </w:r>
      <w:r w:rsidR="00D14CFF" w:rsidRPr="0015302B">
        <w:rPr>
          <w:rFonts w:ascii="Calibri" w:hAnsi="Calibri" w:cs="Calibri"/>
          <w:b/>
          <w:sz w:val="22"/>
          <w:szCs w:val="22"/>
        </w:rPr>
        <w:t>Ă</w:t>
      </w:r>
      <w:r w:rsidRPr="0015302B">
        <w:rPr>
          <w:rFonts w:ascii="Calibri" w:hAnsi="Calibri" w:cs="Calibri"/>
          <w:b/>
          <w:sz w:val="22"/>
          <w:szCs w:val="22"/>
        </w:rPr>
        <w:t xml:space="preserve">RI </w:t>
      </w:r>
      <w:r w:rsidR="00D14CFF" w:rsidRPr="0015302B">
        <w:rPr>
          <w:rFonts w:ascii="Calibri" w:hAnsi="Calibri" w:cs="Calibri"/>
          <w:b/>
          <w:sz w:val="22"/>
          <w:szCs w:val="22"/>
        </w:rPr>
        <w:t>Ș</w:t>
      </w:r>
      <w:r w:rsidRPr="0015302B">
        <w:rPr>
          <w:rFonts w:ascii="Calibri" w:hAnsi="Calibri" w:cs="Calibri"/>
          <w:b/>
          <w:sz w:val="22"/>
          <w:szCs w:val="22"/>
        </w:rPr>
        <w:t>I CONSTRUC</w:t>
      </w:r>
      <w:r w:rsidR="00D14CFF" w:rsidRPr="0015302B">
        <w:rPr>
          <w:rFonts w:ascii="Calibri" w:hAnsi="Calibri" w:cs="Calibri"/>
          <w:b/>
          <w:sz w:val="22"/>
          <w:szCs w:val="22"/>
        </w:rPr>
        <w:t>Ț</w:t>
      </w:r>
      <w:r w:rsidRPr="0015302B">
        <w:rPr>
          <w:rFonts w:ascii="Calibri" w:hAnsi="Calibri" w:cs="Calibri"/>
          <w:b/>
          <w:sz w:val="22"/>
          <w:szCs w:val="22"/>
        </w:rPr>
        <w:t>II HIDROTEHNICE</w:t>
      </w:r>
    </w:p>
    <w:p w14:paraId="462A76A5" w14:textId="77777777" w:rsidR="00CC52D8" w:rsidRPr="0015302B" w:rsidRDefault="00CC52D8" w:rsidP="00CC52D8">
      <w:pPr>
        <w:rPr>
          <w:rFonts w:ascii="Calibri" w:hAnsi="Calibri" w:cs="Calibri"/>
          <w:b/>
          <w:sz w:val="22"/>
          <w:szCs w:val="22"/>
        </w:rPr>
      </w:pPr>
    </w:p>
    <w:p w14:paraId="66167A65" w14:textId="77777777" w:rsidR="00CC52D8" w:rsidRPr="0015302B" w:rsidRDefault="0015302B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Președinte</w:t>
      </w:r>
      <w:r w:rsidR="00CC52D8" w:rsidRPr="0015302B">
        <w:rPr>
          <w:rFonts w:ascii="Calibri" w:hAnsi="Calibri" w:cs="Calibri"/>
          <w:sz w:val="22"/>
          <w:szCs w:val="22"/>
        </w:rPr>
        <w:t>:</w:t>
      </w:r>
      <w:r w:rsidR="00CC52D8" w:rsidRPr="0015302B">
        <w:rPr>
          <w:rFonts w:ascii="Calibri" w:hAnsi="Calibri" w:cs="Calibri"/>
          <w:sz w:val="22"/>
          <w:szCs w:val="22"/>
        </w:rPr>
        <w:tab/>
      </w:r>
      <w:r w:rsidR="00CC52D8" w:rsidRPr="0015302B">
        <w:rPr>
          <w:rFonts w:ascii="Calibri" w:hAnsi="Calibri" w:cs="Calibri"/>
          <w:sz w:val="22"/>
          <w:szCs w:val="22"/>
        </w:rPr>
        <w:tab/>
      </w:r>
      <w:r w:rsidR="009F3120" w:rsidRPr="0015302B">
        <w:rPr>
          <w:rFonts w:ascii="Calibri" w:hAnsi="Calibri" w:cs="Calibri"/>
          <w:sz w:val="22"/>
          <w:szCs w:val="22"/>
        </w:rPr>
        <w:t>Conf.</w:t>
      </w:r>
      <w:r w:rsidR="00CC52D8" w:rsidRPr="0015302B">
        <w:rPr>
          <w:rFonts w:ascii="Calibri" w:hAnsi="Calibri" w:cs="Calibri"/>
          <w:sz w:val="22"/>
          <w:szCs w:val="22"/>
        </w:rPr>
        <w:t xml:space="preserve"> dr. ing. GOBESZ ZSONGOR </w:t>
      </w:r>
      <w:r w:rsidR="00C20106" w:rsidRPr="0015302B">
        <w:rPr>
          <w:rFonts w:ascii="Calibri" w:hAnsi="Calibri" w:cs="Calibri"/>
          <w:sz w:val="22"/>
          <w:szCs w:val="22"/>
        </w:rPr>
        <w:t>FERDINAND</w:t>
      </w:r>
    </w:p>
    <w:p w14:paraId="07626876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Membri:</w:t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="00E6723B" w:rsidRPr="0015302B">
        <w:rPr>
          <w:rFonts w:ascii="Calibri" w:hAnsi="Calibri" w:cs="Calibri"/>
          <w:sz w:val="22"/>
          <w:szCs w:val="22"/>
        </w:rPr>
        <w:t>Prof</w:t>
      </w:r>
      <w:r w:rsidR="009F3120" w:rsidRPr="0015302B">
        <w:rPr>
          <w:rFonts w:ascii="Calibri" w:hAnsi="Calibri" w:cs="Calibri"/>
          <w:sz w:val="22"/>
          <w:szCs w:val="22"/>
        </w:rPr>
        <w:t>.</w:t>
      </w:r>
      <w:r w:rsidRPr="0015302B">
        <w:rPr>
          <w:rFonts w:ascii="Calibri" w:hAnsi="Calibri" w:cs="Calibri"/>
          <w:sz w:val="22"/>
          <w:szCs w:val="22"/>
        </w:rPr>
        <w:t xml:space="preserve"> dr. ing.</w:t>
      </w:r>
      <w:r w:rsidR="008F6FBC" w:rsidRPr="0015302B">
        <w:rPr>
          <w:rFonts w:ascii="Calibri" w:hAnsi="Calibri" w:cs="Calibri"/>
          <w:sz w:val="22"/>
          <w:szCs w:val="22"/>
        </w:rPr>
        <w:t xml:space="preserve"> </w:t>
      </w:r>
      <w:r w:rsidR="00BD537B" w:rsidRPr="0015302B">
        <w:rPr>
          <w:rFonts w:ascii="Calibri" w:hAnsi="Calibri" w:cs="Calibri"/>
          <w:sz w:val="22"/>
          <w:szCs w:val="22"/>
        </w:rPr>
        <w:t>AȘ</w:t>
      </w:r>
      <w:r w:rsidRPr="0015302B">
        <w:rPr>
          <w:rFonts w:ascii="Calibri" w:hAnsi="Calibri" w:cs="Calibri"/>
          <w:sz w:val="22"/>
          <w:szCs w:val="22"/>
        </w:rPr>
        <w:t>CHILEAN IOAN</w:t>
      </w:r>
      <w:r w:rsidR="003D4E0D" w:rsidRPr="0015302B">
        <w:rPr>
          <w:rFonts w:ascii="Calibri" w:hAnsi="Calibri" w:cs="Calibri"/>
          <w:sz w:val="22"/>
          <w:szCs w:val="22"/>
        </w:rPr>
        <w:t xml:space="preserve"> </w:t>
      </w:r>
      <w:r w:rsidR="003D4E0D" w:rsidRPr="00E30F7D">
        <w:rPr>
          <w:rFonts w:ascii="Calibri" w:hAnsi="Calibri" w:cs="Calibri"/>
          <w:b/>
          <w:bCs/>
          <w:i/>
          <w:iCs/>
          <w:sz w:val="22"/>
          <w:szCs w:val="22"/>
        </w:rPr>
        <w:t xml:space="preserve">– </w:t>
      </w:r>
      <w:r w:rsidR="0015302B" w:rsidRPr="00E30F7D">
        <w:rPr>
          <w:rFonts w:ascii="Calibri" w:hAnsi="Calibri" w:cs="Calibri"/>
          <w:b/>
          <w:bCs/>
          <w:i/>
          <w:iCs/>
          <w:sz w:val="22"/>
          <w:szCs w:val="22"/>
        </w:rPr>
        <w:t>președinte</w:t>
      </w:r>
      <w:r w:rsidR="003D4E0D" w:rsidRPr="00E30F7D">
        <w:rPr>
          <w:rFonts w:ascii="Calibri" w:hAnsi="Calibri" w:cs="Calibri"/>
          <w:b/>
          <w:bCs/>
          <w:i/>
          <w:iCs/>
          <w:sz w:val="22"/>
          <w:szCs w:val="22"/>
        </w:rPr>
        <w:t xml:space="preserve"> supleant</w:t>
      </w:r>
    </w:p>
    <w:p w14:paraId="654E1C54" w14:textId="77777777" w:rsidR="00CC52D8" w:rsidRPr="0015302B" w:rsidRDefault="00136BCE" w:rsidP="00CC52D8">
      <w:pPr>
        <w:ind w:left="1440" w:firstLine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Ș</w:t>
      </w:r>
      <w:r w:rsidR="008F6FBC" w:rsidRPr="0015302B">
        <w:rPr>
          <w:rFonts w:ascii="Calibri" w:hAnsi="Calibri" w:cs="Calibri"/>
          <w:sz w:val="22"/>
          <w:szCs w:val="22"/>
        </w:rPr>
        <w:t>ef lucr</w:t>
      </w:r>
      <w:r w:rsidR="00CC52D8" w:rsidRPr="0015302B">
        <w:rPr>
          <w:rFonts w:ascii="Calibri" w:hAnsi="Calibri" w:cs="Calibri"/>
          <w:sz w:val="22"/>
          <w:szCs w:val="22"/>
        </w:rPr>
        <w:t xml:space="preserve">. dr. ing. </w:t>
      </w:r>
      <w:r w:rsidR="00BD537B" w:rsidRPr="0015302B">
        <w:rPr>
          <w:rFonts w:ascii="Calibri" w:hAnsi="Calibri" w:cs="Calibri"/>
          <w:sz w:val="22"/>
          <w:szCs w:val="22"/>
        </w:rPr>
        <w:t>MILCHIȘ</w:t>
      </w:r>
      <w:r w:rsidR="008F6FBC" w:rsidRPr="0015302B">
        <w:rPr>
          <w:rFonts w:ascii="Calibri" w:hAnsi="Calibri" w:cs="Calibri"/>
          <w:sz w:val="22"/>
          <w:szCs w:val="22"/>
        </w:rPr>
        <w:t xml:space="preserve"> TUDOR</w:t>
      </w:r>
    </w:p>
    <w:p w14:paraId="00A1BBD4" w14:textId="77777777" w:rsidR="00CC52D8" w:rsidRPr="0015302B" w:rsidRDefault="00136BCE" w:rsidP="00CC52D8">
      <w:pPr>
        <w:ind w:left="1440" w:firstLine="720"/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Șef</w:t>
      </w:r>
      <w:r w:rsidR="0015302B" w:rsidRPr="0015302B">
        <w:rPr>
          <w:rFonts w:ascii="Calibri" w:hAnsi="Calibri" w:cs="Calibri"/>
          <w:sz w:val="22"/>
          <w:szCs w:val="22"/>
        </w:rPr>
        <w:t xml:space="preserve"> lucr</w:t>
      </w:r>
      <w:r w:rsidR="00125A3E" w:rsidRPr="0015302B">
        <w:rPr>
          <w:rFonts w:ascii="Calibri" w:hAnsi="Calibri" w:cs="Calibri"/>
          <w:sz w:val="22"/>
          <w:szCs w:val="22"/>
        </w:rPr>
        <w:t xml:space="preserve">. dr. ing. </w:t>
      </w:r>
      <w:r w:rsidR="00BD537B" w:rsidRPr="0015302B">
        <w:rPr>
          <w:rFonts w:ascii="Calibri" w:hAnsi="Calibri" w:cs="Calibri"/>
          <w:sz w:val="22"/>
          <w:szCs w:val="22"/>
        </w:rPr>
        <w:t>BOTOȘ</w:t>
      </w:r>
      <w:r w:rsidR="00CC52D8" w:rsidRPr="0015302B">
        <w:rPr>
          <w:rFonts w:ascii="Calibri" w:hAnsi="Calibri" w:cs="Calibri"/>
          <w:sz w:val="22"/>
          <w:szCs w:val="22"/>
        </w:rPr>
        <w:t xml:space="preserve"> MARIUS LUCIAN</w:t>
      </w:r>
    </w:p>
    <w:p w14:paraId="57AF6A6A" w14:textId="77777777" w:rsidR="00CC52D8" w:rsidRPr="0015302B" w:rsidRDefault="00136BCE" w:rsidP="00CC52D8">
      <w:pPr>
        <w:ind w:left="1440" w:firstLine="720"/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Șef</w:t>
      </w:r>
      <w:r w:rsidR="0015302B" w:rsidRPr="0015302B">
        <w:rPr>
          <w:rFonts w:ascii="Calibri" w:hAnsi="Calibri" w:cs="Calibri"/>
          <w:sz w:val="22"/>
          <w:szCs w:val="22"/>
        </w:rPr>
        <w:t xml:space="preserve"> lucr</w:t>
      </w:r>
      <w:r w:rsidR="00125A3E" w:rsidRPr="0015302B">
        <w:rPr>
          <w:rFonts w:ascii="Calibri" w:hAnsi="Calibri" w:cs="Calibri"/>
          <w:sz w:val="22"/>
          <w:szCs w:val="22"/>
        </w:rPr>
        <w:t xml:space="preserve">. dr. ing. </w:t>
      </w:r>
      <w:r w:rsidR="00BD537B" w:rsidRPr="0015302B">
        <w:rPr>
          <w:rFonts w:ascii="Calibri" w:hAnsi="Calibri" w:cs="Calibri"/>
          <w:sz w:val="22"/>
          <w:szCs w:val="22"/>
        </w:rPr>
        <w:t>Ș</w:t>
      </w:r>
      <w:r w:rsidR="00CC52D8" w:rsidRPr="0015302B">
        <w:rPr>
          <w:rFonts w:ascii="Calibri" w:hAnsi="Calibri" w:cs="Calibri"/>
          <w:sz w:val="22"/>
          <w:szCs w:val="22"/>
        </w:rPr>
        <w:t>TEFAN CONSTANTIN LUCIAN</w:t>
      </w:r>
    </w:p>
    <w:p w14:paraId="7F923966" w14:textId="77777777" w:rsidR="00CC52D8" w:rsidRPr="0015302B" w:rsidRDefault="00CC52D8" w:rsidP="00CC52D8">
      <w:pPr>
        <w:ind w:left="1440" w:firstLine="720"/>
        <w:rPr>
          <w:rFonts w:ascii="Calibri" w:hAnsi="Calibri" w:cs="Calibri"/>
          <w:sz w:val="22"/>
          <w:szCs w:val="22"/>
        </w:rPr>
      </w:pPr>
    </w:p>
    <w:p w14:paraId="27B10201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 xml:space="preserve">Membri </w:t>
      </w:r>
      <w:r w:rsidR="00136BCE" w:rsidRPr="0015302B">
        <w:rPr>
          <w:rFonts w:ascii="Calibri" w:hAnsi="Calibri" w:cs="Calibri"/>
          <w:sz w:val="22"/>
          <w:szCs w:val="22"/>
        </w:rPr>
        <w:t>supleanți</w:t>
      </w:r>
      <w:r w:rsidRPr="0015302B">
        <w:rPr>
          <w:rFonts w:ascii="Calibri" w:hAnsi="Calibri" w:cs="Calibri"/>
          <w:sz w:val="22"/>
          <w:szCs w:val="22"/>
        </w:rPr>
        <w:t>:</w:t>
      </w:r>
      <w:r w:rsidRPr="0015302B">
        <w:rPr>
          <w:rFonts w:ascii="Calibri" w:hAnsi="Calibri" w:cs="Calibri"/>
          <w:sz w:val="22"/>
          <w:szCs w:val="22"/>
        </w:rPr>
        <w:tab/>
      </w:r>
      <w:r w:rsidR="00136BCE">
        <w:rPr>
          <w:rFonts w:ascii="Calibri" w:hAnsi="Calibri" w:cs="Calibri"/>
          <w:sz w:val="22"/>
          <w:szCs w:val="22"/>
        </w:rPr>
        <w:t>Conf</w:t>
      </w:r>
      <w:r w:rsidR="009F3120" w:rsidRPr="0015302B">
        <w:rPr>
          <w:rFonts w:ascii="Calibri" w:hAnsi="Calibri" w:cs="Calibri"/>
          <w:sz w:val="22"/>
          <w:szCs w:val="22"/>
        </w:rPr>
        <w:t xml:space="preserve">. dr. ing. </w:t>
      </w:r>
      <w:r w:rsidRPr="0015302B">
        <w:rPr>
          <w:rFonts w:ascii="Calibri" w:hAnsi="Calibri" w:cs="Calibri"/>
          <w:sz w:val="22"/>
          <w:szCs w:val="22"/>
        </w:rPr>
        <w:t>MAIER DORIN</w:t>
      </w:r>
    </w:p>
    <w:p w14:paraId="4CA6B542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="00136BCE" w:rsidRPr="0015302B">
        <w:rPr>
          <w:rFonts w:ascii="Calibri" w:hAnsi="Calibri" w:cs="Calibri"/>
          <w:sz w:val="22"/>
          <w:szCs w:val="22"/>
        </w:rPr>
        <w:t>Șef</w:t>
      </w:r>
      <w:r w:rsidR="0015302B" w:rsidRPr="0015302B">
        <w:rPr>
          <w:rFonts w:ascii="Calibri" w:hAnsi="Calibri" w:cs="Calibri"/>
          <w:sz w:val="22"/>
          <w:szCs w:val="22"/>
        </w:rPr>
        <w:t xml:space="preserve"> lucr</w:t>
      </w:r>
      <w:r w:rsidR="009F3120" w:rsidRPr="0015302B">
        <w:rPr>
          <w:rFonts w:ascii="Calibri" w:hAnsi="Calibri" w:cs="Calibri"/>
          <w:sz w:val="22"/>
          <w:szCs w:val="22"/>
        </w:rPr>
        <w:t xml:space="preserve">. dr. ing. </w:t>
      </w:r>
      <w:r w:rsidR="008F6FBC" w:rsidRPr="0015302B">
        <w:rPr>
          <w:rFonts w:ascii="Calibri" w:hAnsi="Calibri" w:cs="Calibri"/>
          <w:sz w:val="22"/>
          <w:szCs w:val="22"/>
        </w:rPr>
        <w:t>BESOIU TEODORA SIMONA</w:t>
      </w:r>
    </w:p>
    <w:p w14:paraId="32847719" w14:textId="77777777" w:rsidR="008F6FBC" w:rsidRPr="0015302B" w:rsidRDefault="008F6FBC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="00136BCE" w:rsidRPr="0015302B">
        <w:rPr>
          <w:rFonts w:ascii="Calibri" w:hAnsi="Calibri" w:cs="Calibri"/>
          <w:sz w:val="22"/>
          <w:szCs w:val="22"/>
        </w:rPr>
        <w:t>Șef</w:t>
      </w:r>
      <w:r w:rsidR="0015302B" w:rsidRPr="0015302B">
        <w:rPr>
          <w:rFonts w:ascii="Calibri" w:hAnsi="Calibri" w:cs="Calibri"/>
          <w:sz w:val="22"/>
          <w:szCs w:val="22"/>
        </w:rPr>
        <w:t xml:space="preserve"> lucr</w:t>
      </w:r>
      <w:r w:rsidR="009F3120" w:rsidRPr="0015302B">
        <w:rPr>
          <w:rFonts w:ascii="Calibri" w:hAnsi="Calibri" w:cs="Calibri"/>
          <w:sz w:val="22"/>
          <w:szCs w:val="22"/>
        </w:rPr>
        <w:t xml:space="preserve">. dr. ing. </w:t>
      </w:r>
      <w:r w:rsidR="00BD537B" w:rsidRPr="0015302B">
        <w:rPr>
          <w:rFonts w:ascii="Calibri" w:hAnsi="Calibri" w:cs="Calibri"/>
          <w:sz w:val="22"/>
          <w:szCs w:val="22"/>
        </w:rPr>
        <w:t>MUREȘ</w:t>
      </w:r>
      <w:r w:rsidRPr="0015302B">
        <w:rPr>
          <w:rFonts w:ascii="Calibri" w:hAnsi="Calibri" w:cs="Calibri"/>
          <w:sz w:val="22"/>
          <w:szCs w:val="22"/>
        </w:rPr>
        <w:t>AN OLIMPIU</w:t>
      </w:r>
      <w:r w:rsidR="003628F4" w:rsidRPr="0015302B">
        <w:rPr>
          <w:rFonts w:ascii="Calibri" w:hAnsi="Calibri" w:cs="Calibri"/>
          <w:sz w:val="22"/>
          <w:szCs w:val="22"/>
        </w:rPr>
        <w:t xml:space="preserve"> CRISTIAN</w:t>
      </w:r>
    </w:p>
    <w:p w14:paraId="1ED9D6EC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</w:p>
    <w:p w14:paraId="2616D13C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Invi</w:t>
      </w:r>
      <w:r w:rsidR="00BD537B" w:rsidRPr="0015302B">
        <w:rPr>
          <w:rFonts w:ascii="Calibri" w:hAnsi="Calibri" w:cs="Calibri"/>
          <w:sz w:val="22"/>
          <w:szCs w:val="22"/>
        </w:rPr>
        <w:t>tat :</w:t>
      </w:r>
      <w:r w:rsidR="00BD537B" w:rsidRPr="0015302B">
        <w:rPr>
          <w:rFonts w:ascii="Calibri" w:hAnsi="Calibri" w:cs="Calibri"/>
          <w:sz w:val="22"/>
          <w:szCs w:val="22"/>
        </w:rPr>
        <w:tab/>
      </w:r>
      <w:r w:rsidR="00BD537B" w:rsidRPr="0015302B">
        <w:rPr>
          <w:rFonts w:ascii="Calibri" w:hAnsi="Calibri" w:cs="Calibri"/>
          <w:sz w:val="22"/>
          <w:szCs w:val="22"/>
        </w:rPr>
        <w:tab/>
      </w:r>
      <w:r w:rsidR="00845150" w:rsidRPr="0015302B">
        <w:rPr>
          <w:rFonts w:ascii="Calibri" w:hAnsi="Calibri" w:cs="Calibri"/>
          <w:sz w:val="22"/>
          <w:szCs w:val="22"/>
        </w:rPr>
        <w:tab/>
      </w:r>
      <w:r w:rsidR="00C20106" w:rsidRPr="0015302B">
        <w:rPr>
          <w:rFonts w:ascii="Calibri" w:hAnsi="Calibri" w:cs="Calibri"/>
          <w:sz w:val="22"/>
          <w:szCs w:val="22"/>
        </w:rPr>
        <w:t>D</w:t>
      </w:r>
      <w:r w:rsidR="00BD537B" w:rsidRPr="0015302B">
        <w:rPr>
          <w:rFonts w:ascii="Calibri" w:hAnsi="Calibri" w:cs="Calibri"/>
          <w:sz w:val="22"/>
          <w:szCs w:val="22"/>
        </w:rPr>
        <w:t>r. ing. SOFRONIE COSTICĂ</w:t>
      </w:r>
    </w:p>
    <w:p w14:paraId="5465B8CC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="00136BCE" w:rsidRPr="0015302B">
        <w:rPr>
          <w:rFonts w:ascii="Calibri" w:hAnsi="Calibri" w:cs="Calibri"/>
          <w:sz w:val="22"/>
          <w:szCs w:val="22"/>
        </w:rPr>
        <w:t>Șef</w:t>
      </w:r>
      <w:r w:rsidR="0015302B" w:rsidRPr="0015302B">
        <w:rPr>
          <w:rFonts w:ascii="Calibri" w:hAnsi="Calibri" w:cs="Calibri"/>
          <w:sz w:val="22"/>
          <w:szCs w:val="22"/>
        </w:rPr>
        <w:t xml:space="preserve"> lucr</w:t>
      </w:r>
      <w:r w:rsidR="009F3120" w:rsidRPr="0015302B">
        <w:rPr>
          <w:rFonts w:ascii="Calibri" w:hAnsi="Calibri" w:cs="Calibri"/>
          <w:sz w:val="22"/>
          <w:szCs w:val="22"/>
        </w:rPr>
        <w:t>.</w:t>
      </w:r>
      <w:r w:rsidRPr="0015302B">
        <w:rPr>
          <w:rFonts w:ascii="Calibri" w:hAnsi="Calibri" w:cs="Calibri"/>
          <w:sz w:val="22"/>
          <w:szCs w:val="22"/>
        </w:rPr>
        <w:t xml:space="preserve"> dr. ing. DAN HORIA STELIAN</w:t>
      </w:r>
    </w:p>
    <w:p w14:paraId="5D6F4752" w14:textId="77777777" w:rsidR="00CC52D8" w:rsidRPr="0015302B" w:rsidRDefault="00CC52D8" w:rsidP="00CC52D8">
      <w:pPr>
        <w:ind w:left="1440" w:firstLine="720"/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 xml:space="preserve"> </w:t>
      </w:r>
    </w:p>
    <w:p w14:paraId="110FED22" w14:textId="77777777" w:rsidR="00A326DC" w:rsidRPr="0015302B" w:rsidRDefault="00CC52D8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Secretar:</w:t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="00136BCE" w:rsidRPr="0015302B">
        <w:rPr>
          <w:rFonts w:ascii="Calibri" w:hAnsi="Calibri" w:cs="Calibri"/>
          <w:sz w:val="22"/>
          <w:szCs w:val="22"/>
          <w:shd w:val="clear" w:color="auto" w:fill="FFFFFF"/>
        </w:rPr>
        <w:t>Șef</w:t>
      </w:r>
      <w:r w:rsidR="0015302B" w:rsidRPr="0015302B">
        <w:rPr>
          <w:rFonts w:ascii="Calibri" w:hAnsi="Calibri" w:cs="Calibri"/>
          <w:sz w:val="22"/>
          <w:szCs w:val="22"/>
          <w:shd w:val="clear" w:color="auto" w:fill="FFFFFF"/>
        </w:rPr>
        <w:t xml:space="preserve"> lucr</w:t>
      </w:r>
      <w:r w:rsidR="00A326DC" w:rsidRPr="0015302B">
        <w:rPr>
          <w:rFonts w:ascii="Calibri" w:hAnsi="Calibri" w:cs="Calibri"/>
          <w:sz w:val="22"/>
          <w:szCs w:val="22"/>
          <w:shd w:val="clear" w:color="auto" w:fill="FFFFFF"/>
        </w:rPr>
        <w:t>.</w:t>
      </w:r>
      <w:r w:rsidR="0015302B" w:rsidRPr="0015302B">
        <w:rPr>
          <w:rFonts w:ascii="Calibri" w:hAnsi="Calibri" w:cs="Calibri"/>
          <w:sz w:val="22"/>
          <w:szCs w:val="22"/>
          <w:shd w:val="clear" w:color="auto" w:fill="FFFFFF"/>
        </w:rPr>
        <w:t xml:space="preserve"> </w:t>
      </w:r>
      <w:r w:rsidR="00A326DC" w:rsidRPr="0015302B">
        <w:rPr>
          <w:rFonts w:ascii="Calibri" w:hAnsi="Calibri" w:cs="Calibri"/>
          <w:sz w:val="22"/>
          <w:szCs w:val="22"/>
          <w:shd w:val="clear" w:color="auto" w:fill="FFFFFF"/>
        </w:rPr>
        <w:t>dr. ing. BLAGA FLORIN</w:t>
      </w:r>
      <w:r w:rsidR="00A326DC" w:rsidRPr="0015302B">
        <w:rPr>
          <w:rFonts w:ascii="Calibri" w:hAnsi="Calibri" w:cs="Calibri"/>
          <w:sz w:val="22"/>
          <w:szCs w:val="22"/>
        </w:rPr>
        <w:t xml:space="preserve"> </w:t>
      </w:r>
    </w:p>
    <w:p w14:paraId="2B08EAC0" w14:textId="1EDD6CB3" w:rsidR="008F6FBC" w:rsidRPr="0015302B" w:rsidRDefault="009C1F12" w:rsidP="00CC52D8">
      <w:pPr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>Secretar</w:t>
      </w:r>
      <w:r w:rsidR="008F6FBC" w:rsidRPr="1F7B2D6C">
        <w:rPr>
          <w:rFonts w:ascii="Calibri" w:hAnsi="Calibri" w:cs="Calibri"/>
          <w:sz w:val="22"/>
          <w:szCs w:val="22"/>
        </w:rPr>
        <w:t xml:space="preserve"> supleant:      </w:t>
      </w:r>
      <w:r w:rsidR="00571D8C" w:rsidRPr="1F7B2D6C">
        <w:rPr>
          <w:rFonts w:ascii="Calibri" w:hAnsi="Calibri" w:cs="Calibri"/>
          <w:sz w:val="22"/>
          <w:szCs w:val="22"/>
        </w:rPr>
        <w:t xml:space="preserve">    </w:t>
      </w:r>
      <w:r w:rsidR="46BCED8B" w:rsidRPr="1F7B2D6C">
        <w:rPr>
          <w:rFonts w:ascii="Calibri" w:hAnsi="Calibri" w:cs="Calibri"/>
          <w:sz w:val="22"/>
          <w:szCs w:val="22"/>
        </w:rPr>
        <w:t xml:space="preserve"> </w:t>
      </w:r>
      <w:r w:rsidR="00136BCE" w:rsidRPr="1F7B2D6C">
        <w:rPr>
          <w:rFonts w:ascii="Calibri" w:hAnsi="Calibri" w:cs="Calibri"/>
          <w:sz w:val="22"/>
          <w:szCs w:val="22"/>
        </w:rPr>
        <w:t>Șef</w:t>
      </w:r>
      <w:r w:rsidR="0015302B" w:rsidRPr="1F7B2D6C">
        <w:rPr>
          <w:rFonts w:ascii="Calibri" w:hAnsi="Calibri" w:cs="Calibri"/>
          <w:sz w:val="22"/>
          <w:szCs w:val="22"/>
        </w:rPr>
        <w:t xml:space="preserve"> lucr</w:t>
      </w:r>
      <w:r w:rsidR="00125B8C" w:rsidRPr="1F7B2D6C">
        <w:rPr>
          <w:rFonts w:ascii="Calibri" w:hAnsi="Calibri" w:cs="Calibri"/>
          <w:sz w:val="22"/>
          <w:szCs w:val="22"/>
        </w:rPr>
        <w:t>.</w:t>
      </w:r>
      <w:r w:rsidR="0015302B" w:rsidRPr="1F7B2D6C">
        <w:rPr>
          <w:rFonts w:ascii="Calibri" w:hAnsi="Calibri" w:cs="Calibri"/>
          <w:sz w:val="22"/>
          <w:szCs w:val="22"/>
        </w:rPr>
        <w:t xml:space="preserve"> </w:t>
      </w:r>
      <w:r w:rsidR="00125B8C" w:rsidRPr="1F7B2D6C">
        <w:rPr>
          <w:rFonts w:ascii="Calibri" w:hAnsi="Calibri" w:cs="Calibri"/>
          <w:sz w:val="22"/>
          <w:szCs w:val="22"/>
        </w:rPr>
        <w:t>dr. ing. CHIOREAN VASILE</w:t>
      </w:r>
      <w:r w:rsidR="00C20106" w:rsidRPr="1F7B2D6C">
        <w:rPr>
          <w:rFonts w:ascii="Calibri" w:hAnsi="Calibri" w:cs="Calibri"/>
          <w:sz w:val="22"/>
          <w:szCs w:val="22"/>
        </w:rPr>
        <w:t xml:space="preserve"> FLORIN</w:t>
      </w:r>
    </w:p>
    <w:p w14:paraId="10228079" w14:textId="77777777" w:rsidR="000A26B1" w:rsidRDefault="000A26B1" w:rsidP="0096769A">
      <w:pPr>
        <w:ind w:firstLine="720"/>
        <w:rPr>
          <w:rFonts w:ascii="Calibri" w:hAnsi="Calibri" w:cs="Calibri"/>
          <w:b/>
          <w:sz w:val="22"/>
          <w:szCs w:val="22"/>
        </w:rPr>
      </w:pPr>
    </w:p>
    <w:p w14:paraId="16A768B1" w14:textId="77777777" w:rsidR="006956A4" w:rsidRPr="0015302B" w:rsidRDefault="006956A4" w:rsidP="1F7B2D6C">
      <w:pPr>
        <w:ind w:firstLine="720"/>
        <w:rPr>
          <w:rFonts w:ascii="Calibri" w:hAnsi="Calibri" w:cs="Calibri"/>
          <w:b/>
          <w:bCs/>
          <w:sz w:val="22"/>
          <w:szCs w:val="22"/>
        </w:rPr>
      </w:pPr>
    </w:p>
    <w:p w14:paraId="45FEB126" w14:textId="7C7ED986" w:rsidR="1F7B2D6C" w:rsidRDefault="1F7B2D6C" w:rsidP="1F7B2D6C">
      <w:pPr>
        <w:ind w:firstLine="720"/>
        <w:rPr>
          <w:rFonts w:ascii="Calibri" w:hAnsi="Calibri" w:cs="Calibri"/>
          <w:b/>
          <w:bCs/>
          <w:sz w:val="22"/>
          <w:szCs w:val="22"/>
        </w:rPr>
      </w:pPr>
    </w:p>
    <w:p w14:paraId="0B687A5C" w14:textId="4ED3EFF4" w:rsidR="1F7B2D6C" w:rsidRDefault="1F7B2D6C" w:rsidP="1F7B2D6C">
      <w:pPr>
        <w:ind w:firstLine="720"/>
        <w:rPr>
          <w:rFonts w:ascii="Calibri" w:hAnsi="Calibri" w:cs="Calibri"/>
          <w:b/>
          <w:bCs/>
          <w:sz w:val="22"/>
          <w:szCs w:val="22"/>
        </w:rPr>
      </w:pPr>
    </w:p>
    <w:p w14:paraId="2F6813C3" w14:textId="77777777" w:rsidR="0096769A" w:rsidRPr="0015302B" w:rsidRDefault="00CC52D8" w:rsidP="0096769A">
      <w:pPr>
        <w:ind w:firstLine="720"/>
        <w:rPr>
          <w:rFonts w:ascii="Calibri" w:hAnsi="Calibri" w:cs="Calibri"/>
          <w:b/>
          <w:sz w:val="22"/>
          <w:szCs w:val="22"/>
        </w:rPr>
      </w:pPr>
      <w:r w:rsidRPr="0015302B">
        <w:rPr>
          <w:rFonts w:ascii="Calibri" w:hAnsi="Calibri" w:cs="Calibri"/>
          <w:b/>
          <w:sz w:val="22"/>
          <w:szCs w:val="22"/>
        </w:rPr>
        <w:t xml:space="preserve">7. </w:t>
      </w:r>
      <w:r w:rsidR="0061320A" w:rsidRPr="0015302B">
        <w:rPr>
          <w:rFonts w:ascii="Calibri" w:hAnsi="Calibri" w:cs="Calibri"/>
          <w:b/>
          <w:sz w:val="22"/>
          <w:szCs w:val="22"/>
        </w:rPr>
        <w:tab/>
      </w:r>
      <w:r w:rsidRPr="0015302B">
        <w:rPr>
          <w:rFonts w:ascii="Calibri" w:hAnsi="Calibri" w:cs="Calibri"/>
          <w:b/>
          <w:sz w:val="22"/>
          <w:szCs w:val="22"/>
        </w:rPr>
        <w:t xml:space="preserve">MĂSURĂTORI TERESTRE ȘI CADASTRU </w:t>
      </w:r>
    </w:p>
    <w:p w14:paraId="46CAE1ED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</w:p>
    <w:p w14:paraId="704A22E0" w14:textId="77777777" w:rsidR="00CC52D8" w:rsidRPr="0015302B" w:rsidRDefault="00136BCE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Președinte</w:t>
      </w:r>
      <w:r w:rsidR="00CC52D8" w:rsidRPr="0015302B">
        <w:rPr>
          <w:rFonts w:ascii="Calibri" w:hAnsi="Calibri" w:cs="Calibri"/>
          <w:sz w:val="22"/>
          <w:szCs w:val="22"/>
        </w:rPr>
        <w:t>:</w:t>
      </w:r>
      <w:r w:rsidR="00CC52D8" w:rsidRPr="0015302B">
        <w:rPr>
          <w:rFonts w:ascii="Calibri" w:hAnsi="Calibri" w:cs="Calibri"/>
          <w:sz w:val="22"/>
          <w:szCs w:val="22"/>
        </w:rPr>
        <w:tab/>
      </w:r>
      <w:r w:rsidR="00CC52D8" w:rsidRPr="0015302B">
        <w:rPr>
          <w:rFonts w:ascii="Calibri" w:hAnsi="Calibri" w:cs="Calibri"/>
          <w:sz w:val="22"/>
          <w:szCs w:val="22"/>
        </w:rPr>
        <w:tab/>
      </w:r>
      <w:r w:rsidR="009F3120" w:rsidRPr="0015302B">
        <w:rPr>
          <w:rFonts w:ascii="Calibri" w:hAnsi="Calibri" w:cs="Calibri"/>
          <w:sz w:val="22"/>
          <w:szCs w:val="22"/>
        </w:rPr>
        <w:t>Conf.</w:t>
      </w:r>
      <w:r w:rsidR="00CC52D8" w:rsidRPr="0015302B">
        <w:rPr>
          <w:rFonts w:ascii="Calibri" w:hAnsi="Calibri" w:cs="Calibri"/>
          <w:sz w:val="22"/>
          <w:szCs w:val="22"/>
        </w:rPr>
        <w:t xml:space="preserve"> dr. ing. </w:t>
      </w:r>
      <w:r w:rsidR="00BD537B" w:rsidRPr="0015302B">
        <w:rPr>
          <w:rFonts w:ascii="Calibri" w:hAnsi="Calibri" w:cs="Calibri"/>
          <w:sz w:val="22"/>
          <w:szCs w:val="22"/>
        </w:rPr>
        <w:t>NAȘ SANDA M</w:t>
      </w:r>
      <w:r w:rsidR="00F34F63" w:rsidRPr="0015302B">
        <w:rPr>
          <w:rFonts w:ascii="Calibri" w:hAnsi="Calibri" w:cs="Calibri"/>
          <w:sz w:val="22"/>
          <w:szCs w:val="22"/>
        </w:rPr>
        <w:t>Ă</w:t>
      </w:r>
      <w:r w:rsidR="00CC52D8" w:rsidRPr="0015302B">
        <w:rPr>
          <w:rFonts w:ascii="Calibri" w:hAnsi="Calibri" w:cs="Calibri"/>
          <w:sz w:val="22"/>
          <w:szCs w:val="22"/>
        </w:rPr>
        <w:t>RIOARA</w:t>
      </w:r>
    </w:p>
    <w:p w14:paraId="6728ED26" w14:textId="7F6C970B" w:rsidR="00CC52D8" w:rsidRPr="00E30F7D" w:rsidRDefault="00CC52D8" w:rsidP="009C0723">
      <w:pPr>
        <w:rPr>
          <w:rFonts w:ascii="Calibri" w:hAnsi="Calibri" w:cs="Calibri"/>
          <w:b/>
          <w:bCs/>
          <w:i/>
          <w:iCs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Membri:</w:t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="009F3120" w:rsidRPr="0015302B">
        <w:rPr>
          <w:rFonts w:ascii="Calibri" w:hAnsi="Calibri" w:cs="Calibri"/>
          <w:sz w:val="22"/>
          <w:szCs w:val="22"/>
        </w:rPr>
        <w:t>Prof.</w:t>
      </w:r>
      <w:r w:rsidR="00BD537B" w:rsidRPr="0015302B">
        <w:rPr>
          <w:rFonts w:ascii="Calibri" w:hAnsi="Calibri" w:cs="Calibri"/>
          <w:sz w:val="22"/>
          <w:szCs w:val="22"/>
        </w:rPr>
        <w:t xml:space="preserve"> dr. ing. VEREȘ</w:t>
      </w:r>
      <w:r w:rsidRPr="0015302B">
        <w:rPr>
          <w:rFonts w:ascii="Calibri" w:hAnsi="Calibri" w:cs="Calibri"/>
          <w:sz w:val="22"/>
          <w:szCs w:val="22"/>
        </w:rPr>
        <w:t xml:space="preserve"> IOEL SAMUEL</w:t>
      </w:r>
      <w:r w:rsidR="00E30F7D">
        <w:rPr>
          <w:rFonts w:ascii="Calibri" w:hAnsi="Calibri" w:cs="Calibri"/>
          <w:sz w:val="22"/>
          <w:szCs w:val="22"/>
        </w:rPr>
        <w:t xml:space="preserve"> </w:t>
      </w:r>
      <w:r w:rsidR="009C0723" w:rsidRPr="00E30F7D">
        <w:rPr>
          <w:rFonts w:ascii="Calibri" w:hAnsi="Calibri" w:cs="Calibri"/>
          <w:b/>
          <w:bCs/>
          <w:i/>
          <w:iCs/>
          <w:sz w:val="22"/>
          <w:szCs w:val="22"/>
        </w:rPr>
        <w:t xml:space="preserve">– </w:t>
      </w:r>
      <w:r w:rsidR="0015302B" w:rsidRPr="00E30F7D">
        <w:rPr>
          <w:rFonts w:ascii="Calibri" w:hAnsi="Calibri" w:cs="Calibri"/>
          <w:b/>
          <w:bCs/>
          <w:i/>
          <w:iCs/>
          <w:sz w:val="22"/>
          <w:szCs w:val="22"/>
        </w:rPr>
        <w:t>președinte</w:t>
      </w:r>
      <w:r w:rsidR="009C0723" w:rsidRPr="00E30F7D">
        <w:rPr>
          <w:rFonts w:ascii="Calibri" w:hAnsi="Calibri" w:cs="Calibri"/>
          <w:b/>
          <w:bCs/>
          <w:i/>
          <w:iCs/>
          <w:sz w:val="22"/>
          <w:szCs w:val="22"/>
        </w:rPr>
        <w:t xml:space="preserve"> supleant</w:t>
      </w:r>
      <w:r w:rsidRPr="00E30F7D">
        <w:rPr>
          <w:rFonts w:ascii="Calibri" w:hAnsi="Calibri" w:cs="Calibri"/>
          <w:b/>
          <w:bCs/>
          <w:i/>
          <w:iCs/>
          <w:sz w:val="22"/>
          <w:szCs w:val="22"/>
        </w:rPr>
        <w:tab/>
      </w:r>
    </w:p>
    <w:p w14:paraId="281EBBB9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="009F3120" w:rsidRPr="0015302B">
        <w:rPr>
          <w:rFonts w:ascii="Calibri" w:hAnsi="Calibri" w:cs="Calibri"/>
          <w:sz w:val="22"/>
          <w:szCs w:val="22"/>
        </w:rPr>
        <w:t>Conf.</w:t>
      </w:r>
      <w:r w:rsidR="00BD537B" w:rsidRPr="0015302B">
        <w:rPr>
          <w:rFonts w:ascii="Calibri" w:hAnsi="Calibri" w:cs="Calibri"/>
          <w:sz w:val="22"/>
          <w:szCs w:val="22"/>
        </w:rPr>
        <w:t xml:space="preserve"> dr. ing. RĂ</w:t>
      </w:r>
      <w:r w:rsidRPr="0015302B">
        <w:rPr>
          <w:rFonts w:ascii="Calibri" w:hAnsi="Calibri" w:cs="Calibri"/>
          <w:sz w:val="22"/>
          <w:szCs w:val="22"/>
        </w:rPr>
        <w:t>DULESCU ADRIAN TRAIAN</w:t>
      </w:r>
    </w:p>
    <w:p w14:paraId="3E1477C8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="0096769A" w:rsidRPr="0015302B">
        <w:rPr>
          <w:rFonts w:ascii="Calibri" w:hAnsi="Calibri" w:cs="Calibri"/>
          <w:sz w:val="22"/>
          <w:szCs w:val="22"/>
        </w:rPr>
        <w:t>Conf</w:t>
      </w:r>
      <w:r w:rsidR="009F3120" w:rsidRPr="0015302B">
        <w:rPr>
          <w:rFonts w:ascii="Calibri" w:hAnsi="Calibri" w:cs="Calibri"/>
          <w:sz w:val="22"/>
          <w:szCs w:val="22"/>
        </w:rPr>
        <w:t>.</w:t>
      </w:r>
      <w:r w:rsidRPr="0015302B">
        <w:rPr>
          <w:rFonts w:ascii="Calibri" w:hAnsi="Calibri" w:cs="Calibri"/>
          <w:sz w:val="22"/>
          <w:szCs w:val="22"/>
        </w:rPr>
        <w:t xml:space="preserve"> dr. ing. BONDREA MIRCEA VASILE</w:t>
      </w:r>
    </w:p>
    <w:p w14:paraId="324409C0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</w:p>
    <w:p w14:paraId="0E3A3A0F" w14:textId="42BA2DF5" w:rsidR="00CC52D8" w:rsidRPr="0015302B" w:rsidRDefault="00CC52D8" w:rsidP="1F7B2D6C">
      <w:pPr>
        <w:rPr>
          <w:rFonts w:ascii="Calibri" w:hAnsi="Calibri" w:cs="Calibri"/>
          <w:color w:val="000000" w:themeColor="text1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 xml:space="preserve">Membri </w:t>
      </w:r>
      <w:r w:rsidR="00136BCE" w:rsidRPr="1F7B2D6C">
        <w:rPr>
          <w:rFonts w:ascii="Calibri" w:hAnsi="Calibri" w:cs="Calibri"/>
          <w:sz w:val="22"/>
          <w:szCs w:val="22"/>
        </w:rPr>
        <w:t>supleanți</w:t>
      </w:r>
      <w:r w:rsidRPr="1F7B2D6C">
        <w:rPr>
          <w:rFonts w:ascii="Calibri" w:hAnsi="Calibri" w:cs="Calibri"/>
          <w:sz w:val="22"/>
          <w:szCs w:val="22"/>
        </w:rPr>
        <w:t>:</w:t>
      </w:r>
      <w:r w:rsidR="00136BCE">
        <w:tab/>
      </w:r>
      <w:r w:rsidR="777A8074" w:rsidRPr="1F7B2D6C">
        <w:rPr>
          <w:rFonts w:ascii="Calibri" w:hAnsi="Calibri" w:cs="Calibri"/>
          <w:color w:val="000000" w:themeColor="text1"/>
          <w:sz w:val="22"/>
          <w:szCs w:val="22"/>
        </w:rPr>
        <w:t>Șef</w:t>
      </w:r>
      <w:r w:rsidR="6B2CA3DE" w:rsidRPr="1F7B2D6C">
        <w:rPr>
          <w:rFonts w:ascii="Calibri" w:hAnsi="Calibri" w:cs="Calibri"/>
          <w:color w:val="000000" w:themeColor="text1"/>
          <w:sz w:val="22"/>
          <w:szCs w:val="22"/>
        </w:rPr>
        <w:t xml:space="preserve"> lucr</w:t>
      </w:r>
      <w:r w:rsidR="0A78C0C7" w:rsidRPr="1F7B2D6C">
        <w:rPr>
          <w:rFonts w:ascii="Calibri" w:hAnsi="Calibri" w:cs="Calibri"/>
          <w:color w:val="000000" w:themeColor="text1"/>
          <w:sz w:val="22"/>
          <w:szCs w:val="22"/>
        </w:rPr>
        <w:t>.</w:t>
      </w:r>
      <w:r w:rsidR="1336D3CE" w:rsidRPr="1F7B2D6C">
        <w:rPr>
          <w:rFonts w:ascii="Calibri" w:hAnsi="Calibri" w:cs="Calibri"/>
          <w:color w:val="000000" w:themeColor="text1"/>
          <w:sz w:val="22"/>
          <w:szCs w:val="22"/>
        </w:rPr>
        <w:t xml:space="preserve"> dr. ing. A</w:t>
      </w:r>
      <w:r w:rsidR="4A07B4F4" w:rsidRPr="1F7B2D6C">
        <w:rPr>
          <w:rFonts w:ascii="Calibri" w:hAnsi="Calibri" w:cs="Calibri"/>
          <w:color w:val="000000" w:themeColor="text1"/>
          <w:sz w:val="22"/>
          <w:szCs w:val="22"/>
        </w:rPr>
        <w:t>rsene Cornel</w:t>
      </w:r>
    </w:p>
    <w:p w14:paraId="6AD20D04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="0015302B" w:rsidRPr="0015302B">
        <w:rPr>
          <w:rFonts w:ascii="Calibri" w:hAnsi="Calibri" w:cs="Calibri"/>
          <w:sz w:val="22"/>
          <w:szCs w:val="22"/>
        </w:rPr>
        <w:t>Conf</w:t>
      </w:r>
      <w:r w:rsidR="009F3120" w:rsidRPr="0015302B">
        <w:rPr>
          <w:rFonts w:ascii="Calibri" w:hAnsi="Calibri" w:cs="Calibri"/>
          <w:sz w:val="22"/>
          <w:szCs w:val="22"/>
        </w:rPr>
        <w:t>.</w:t>
      </w:r>
      <w:r w:rsidRPr="0015302B">
        <w:rPr>
          <w:rFonts w:ascii="Calibri" w:hAnsi="Calibri" w:cs="Calibri"/>
          <w:sz w:val="22"/>
          <w:szCs w:val="22"/>
        </w:rPr>
        <w:t xml:space="preserve"> dr. ing. GÂLGĂU RALUCA</w:t>
      </w:r>
      <w:r w:rsidR="00911551" w:rsidRPr="0015302B">
        <w:rPr>
          <w:rFonts w:ascii="Calibri" w:hAnsi="Calibri" w:cs="Calibri"/>
          <w:sz w:val="22"/>
          <w:szCs w:val="22"/>
        </w:rPr>
        <w:t xml:space="preserve"> CLAUDIA</w:t>
      </w:r>
    </w:p>
    <w:p w14:paraId="174A3BCE" w14:textId="1449A0E9" w:rsidR="00CC52D8" w:rsidRPr="0015302B" w:rsidRDefault="76FBDA34" w:rsidP="1F7B2D6C">
      <w:pPr>
        <w:ind w:left="1440" w:firstLine="720"/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>Conf. dr. ing. NUȚIU CARMEN GABRIELLA ESTELA</w:t>
      </w:r>
    </w:p>
    <w:p w14:paraId="28C0E751" w14:textId="656E6E04" w:rsidR="1F7B2D6C" w:rsidRDefault="1F7B2D6C" w:rsidP="1F7B2D6C">
      <w:pPr>
        <w:rPr>
          <w:rFonts w:ascii="Calibri" w:hAnsi="Calibri" w:cs="Calibri"/>
          <w:sz w:val="22"/>
          <w:szCs w:val="22"/>
        </w:rPr>
      </w:pPr>
    </w:p>
    <w:p w14:paraId="15E5104D" w14:textId="77777777" w:rsidR="00CC52D8" w:rsidRPr="0015302B" w:rsidRDefault="002548A1" w:rsidP="00CC52D8">
      <w:pPr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>Secretar:</w:t>
      </w:r>
      <w:r>
        <w:tab/>
      </w:r>
      <w:r>
        <w:tab/>
      </w:r>
      <w:r w:rsidR="005036BC" w:rsidRPr="1F7B2D6C">
        <w:rPr>
          <w:rFonts w:ascii="Calibri" w:hAnsi="Calibri" w:cs="Calibri"/>
          <w:sz w:val="22"/>
          <w:szCs w:val="22"/>
        </w:rPr>
        <w:t xml:space="preserve">Asist. </w:t>
      </w:r>
      <w:r w:rsidR="005036BC" w:rsidRPr="1F7B2D6C">
        <w:rPr>
          <w:rFonts w:ascii="Calibri" w:hAnsi="Calibri" w:cs="Calibri"/>
          <w:color w:val="000000" w:themeColor="text1"/>
          <w:sz w:val="22"/>
          <w:szCs w:val="22"/>
        </w:rPr>
        <w:t>drd.</w:t>
      </w:r>
      <w:r w:rsidR="005036BC" w:rsidRPr="1F7B2D6C">
        <w:rPr>
          <w:rFonts w:ascii="Calibri" w:hAnsi="Calibri" w:cs="Calibri"/>
          <w:sz w:val="22"/>
          <w:szCs w:val="22"/>
        </w:rPr>
        <w:t xml:space="preserve"> ing. ISAC MIHAI DORIN</w:t>
      </w:r>
    </w:p>
    <w:p w14:paraId="0FAF11DF" w14:textId="77777777" w:rsidR="009C0723" w:rsidRPr="0015302B" w:rsidRDefault="009C1F12" w:rsidP="009C0723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Secretar</w:t>
      </w:r>
      <w:r w:rsidR="002548A1" w:rsidRPr="0015302B">
        <w:rPr>
          <w:rFonts w:ascii="Calibri" w:hAnsi="Calibri" w:cs="Calibri"/>
          <w:sz w:val="22"/>
          <w:szCs w:val="22"/>
        </w:rPr>
        <w:t xml:space="preserve"> supleant:</w:t>
      </w:r>
      <w:r w:rsidR="005263D5" w:rsidRPr="0015302B">
        <w:rPr>
          <w:rFonts w:ascii="Calibri" w:hAnsi="Calibri" w:cs="Calibri"/>
          <w:sz w:val="22"/>
          <w:szCs w:val="22"/>
        </w:rPr>
        <w:t xml:space="preserve">   </w:t>
      </w:r>
      <w:r w:rsidR="006956A4">
        <w:rPr>
          <w:rFonts w:ascii="Calibri" w:hAnsi="Calibri" w:cs="Calibri"/>
          <w:sz w:val="22"/>
          <w:szCs w:val="22"/>
        </w:rPr>
        <w:t xml:space="preserve"> </w:t>
      </w:r>
      <w:r w:rsidR="005263D5" w:rsidRPr="0015302B">
        <w:rPr>
          <w:rFonts w:ascii="Calibri" w:hAnsi="Calibri" w:cs="Calibri"/>
          <w:sz w:val="22"/>
          <w:szCs w:val="22"/>
        </w:rPr>
        <w:t xml:space="preserve">  </w:t>
      </w:r>
      <w:r w:rsidR="002548A1" w:rsidRPr="0015302B">
        <w:rPr>
          <w:rFonts w:ascii="Calibri" w:hAnsi="Calibri" w:cs="Calibri"/>
          <w:sz w:val="22"/>
          <w:szCs w:val="22"/>
        </w:rPr>
        <w:t xml:space="preserve"> </w:t>
      </w:r>
      <w:r w:rsidR="009C0723" w:rsidRPr="0015302B">
        <w:rPr>
          <w:rFonts w:ascii="Calibri" w:hAnsi="Calibri" w:cs="Calibri"/>
          <w:sz w:val="22"/>
          <w:szCs w:val="22"/>
        </w:rPr>
        <w:t xml:space="preserve">    </w:t>
      </w:r>
      <w:r w:rsidR="005036BC" w:rsidRPr="0015302B">
        <w:rPr>
          <w:rFonts w:ascii="Calibri" w:hAnsi="Calibri" w:cs="Calibri"/>
          <w:sz w:val="22"/>
          <w:szCs w:val="22"/>
        </w:rPr>
        <w:t>Asist. dr. ing. OPRIȚOIU PETRE CORNELIU</w:t>
      </w:r>
    </w:p>
    <w:p w14:paraId="4A4D5ED2" w14:textId="77777777" w:rsidR="00993002" w:rsidRDefault="00993002" w:rsidP="00CC52D8">
      <w:pPr>
        <w:rPr>
          <w:rFonts w:ascii="Calibri" w:hAnsi="Calibri" w:cs="Calibri"/>
          <w:sz w:val="22"/>
          <w:szCs w:val="22"/>
        </w:rPr>
      </w:pPr>
    </w:p>
    <w:p w14:paraId="153B6AB8" w14:textId="77777777" w:rsidR="006956A4" w:rsidRDefault="006956A4" w:rsidP="00CC52D8">
      <w:pPr>
        <w:rPr>
          <w:rFonts w:ascii="Calibri" w:hAnsi="Calibri" w:cs="Calibri"/>
          <w:sz w:val="22"/>
          <w:szCs w:val="22"/>
        </w:rPr>
      </w:pPr>
    </w:p>
    <w:p w14:paraId="4E35DCA9" w14:textId="77777777" w:rsidR="00E30F7D" w:rsidRDefault="00E30F7D" w:rsidP="00CC52D8">
      <w:pPr>
        <w:rPr>
          <w:rFonts w:ascii="Calibri" w:hAnsi="Calibri" w:cs="Calibri"/>
          <w:sz w:val="22"/>
          <w:szCs w:val="22"/>
        </w:rPr>
      </w:pPr>
    </w:p>
    <w:p w14:paraId="749176A4" w14:textId="77777777" w:rsidR="00E30F7D" w:rsidRPr="0015302B" w:rsidRDefault="00E30F7D" w:rsidP="00CC52D8">
      <w:pPr>
        <w:rPr>
          <w:rFonts w:ascii="Calibri" w:hAnsi="Calibri" w:cs="Calibri"/>
          <w:sz w:val="22"/>
          <w:szCs w:val="22"/>
        </w:rPr>
      </w:pPr>
    </w:p>
    <w:p w14:paraId="2379D2D0" w14:textId="77777777" w:rsidR="00CC52D8" w:rsidRPr="0015302B" w:rsidRDefault="00CC52D8" w:rsidP="00CC52D8">
      <w:pPr>
        <w:numPr>
          <w:ilvl w:val="0"/>
          <w:numId w:val="4"/>
        </w:numPr>
        <w:rPr>
          <w:rFonts w:ascii="Calibri" w:hAnsi="Calibri" w:cs="Calibri"/>
          <w:b/>
          <w:sz w:val="22"/>
          <w:szCs w:val="22"/>
        </w:rPr>
      </w:pPr>
      <w:r w:rsidRPr="0015302B">
        <w:rPr>
          <w:rFonts w:ascii="Calibri" w:hAnsi="Calibri" w:cs="Calibri"/>
          <w:b/>
          <w:sz w:val="22"/>
          <w:szCs w:val="22"/>
        </w:rPr>
        <w:lastRenderedPageBreak/>
        <w:t>CONSTRUCŢII CIVILE, INDUSTRIALE ŞI AGRICOLE (</w:t>
      </w:r>
      <w:r w:rsidR="0096769A" w:rsidRPr="0015302B">
        <w:rPr>
          <w:rFonts w:ascii="Calibri" w:hAnsi="Calibri" w:cs="Calibri"/>
          <w:b/>
          <w:sz w:val="22"/>
          <w:szCs w:val="22"/>
        </w:rPr>
        <w:t xml:space="preserve">la </w:t>
      </w:r>
      <w:r w:rsidRPr="0015302B">
        <w:rPr>
          <w:rFonts w:ascii="Calibri" w:hAnsi="Calibri" w:cs="Calibri"/>
          <w:b/>
          <w:sz w:val="22"/>
          <w:szCs w:val="22"/>
        </w:rPr>
        <w:t>BAIA-MARE)</w:t>
      </w:r>
    </w:p>
    <w:p w14:paraId="1399315C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</w:p>
    <w:p w14:paraId="537CA55F" w14:textId="4C466030" w:rsidR="00136BCE" w:rsidRDefault="00136BCE" w:rsidP="1F7B2D6C">
      <w:pPr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>Președinte</w:t>
      </w:r>
      <w:r w:rsidR="00CC52D8" w:rsidRPr="1F7B2D6C">
        <w:rPr>
          <w:rFonts w:ascii="Calibri" w:hAnsi="Calibri" w:cs="Calibri"/>
          <w:sz w:val="22"/>
          <w:szCs w:val="22"/>
        </w:rPr>
        <w:t>:</w:t>
      </w:r>
      <w:r>
        <w:tab/>
      </w:r>
      <w:r>
        <w:tab/>
      </w:r>
      <w:r w:rsidR="0E7995CE" w:rsidRPr="1F7B2D6C">
        <w:rPr>
          <w:rFonts w:ascii="Calibri" w:hAnsi="Calibri" w:cs="Calibri"/>
          <w:sz w:val="22"/>
          <w:szCs w:val="22"/>
        </w:rPr>
        <w:t xml:space="preserve">Conf. dr. ing. CONSTANTINESCU HORIA </w:t>
      </w:r>
    </w:p>
    <w:p w14:paraId="731CB19C" w14:textId="7CBF15E5" w:rsidR="1F7B2D6C" w:rsidRDefault="1F7B2D6C" w:rsidP="1F7B2D6C">
      <w:pPr>
        <w:rPr>
          <w:rFonts w:ascii="Calibri" w:hAnsi="Calibri" w:cs="Calibri"/>
          <w:sz w:val="22"/>
          <w:szCs w:val="22"/>
        </w:rPr>
      </w:pPr>
    </w:p>
    <w:p w14:paraId="6D601196" w14:textId="47EC3F71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>Membri:</w:t>
      </w:r>
      <w:r>
        <w:tab/>
      </w:r>
      <w:r>
        <w:tab/>
      </w:r>
      <w:r w:rsidR="00136BCE" w:rsidRPr="1F7B2D6C">
        <w:rPr>
          <w:rFonts w:ascii="Calibri" w:hAnsi="Calibri" w:cs="Calibri"/>
          <w:sz w:val="22"/>
          <w:szCs w:val="22"/>
        </w:rPr>
        <w:t>Șef</w:t>
      </w:r>
      <w:r w:rsidR="0015302B" w:rsidRPr="1F7B2D6C">
        <w:rPr>
          <w:rFonts w:ascii="Calibri" w:hAnsi="Calibri" w:cs="Calibri"/>
          <w:sz w:val="22"/>
          <w:szCs w:val="22"/>
        </w:rPr>
        <w:t xml:space="preserve"> lucr</w:t>
      </w:r>
      <w:r w:rsidR="009C0723" w:rsidRPr="1F7B2D6C">
        <w:rPr>
          <w:rFonts w:ascii="Calibri" w:hAnsi="Calibri" w:cs="Calibri"/>
          <w:sz w:val="22"/>
          <w:szCs w:val="22"/>
        </w:rPr>
        <w:t xml:space="preserve">. dr. ing. ZAHARIA GELU MUGUREL </w:t>
      </w:r>
      <w:r w:rsidR="009C0723" w:rsidRPr="00E30F7D">
        <w:rPr>
          <w:rFonts w:ascii="Calibri" w:hAnsi="Calibri" w:cs="Calibri"/>
          <w:b/>
          <w:bCs/>
          <w:i/>
          <w:iCs/>
          <w:sz w:val="22"/>
          <w:szCs w:val="22"/>
        </w:rPr>
        <w:t xml:space="preserve">– </w:t>
      </w:r>
      <w:r w:rsidR="00136BCE" w:rsidRPr="00E30F7D">
        <w:rPr>
          <w:rFonts w:ascii="Calibri" w:hAnsi="Calibri" w:cs="Calibri"/>
          <w:b/>
          <w:bCs/>
          <w:i/>
          <w:iCs/>
          <w:sz w:val="22"/>
          <w:szCs w:val="22"/>
        </w:rPr>
        <w:t>președinte</w:t>
      </w:r>
      <w:r w:rsidR="009C0723" w:rsidRPr="00E30F7D">
        <w:rPr>
          <w:rFonts w:ascii="Calibri" w:hAnsi="Calibri" w:cs="Calibri"/>
          <w:b/>
          <w:bCs/>
          <w:i/>
          <w:iCs/>
          <w:sz w:val="22"/>
          <w:szCs w:val="22"/>
        </w:rPr>
        <w:t xml:space="preserve"> supleant</w:t>
      </w:r>
    </w:p>
    <w:p w14:paraId="198F9F4E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="00136BCE" w:rsidRPr="0015302B">
        <w:rPr>
          <w:rFonts w:ascii="Calibri" w:hAnsi="Calibri" w:cs="Calibri"/>
          <w:sz w:val="22"/>
          <w:szCs w:val="22"/>
        </w:rPr>
        <w:t>Șef</w:t>
      </w:r>
      <w:r w:rsidR="0015302B" w:rsidRPr="0015302B">
        <w:rPr>
          <w:rFonts w:ascii="Calibri" w:hAnsi="Calibri" w:cs="Calibri"/>
          <w:sz w:val="22"/>
          <w:szCs w:val="22"/>
        </w:rPr>
        <w:t xml:space="preserve"> lucr</w:t>
      </w:r>
      <w:r w:rsidR="009F3120" w:rsidRPr="0015302B">
        <w:rPr>
          <w:rFonts w:ascii="Calibri" w:hAnsi="Calibri" w:cs="Calibri"/>
          <w:sz w:val="22"/>
          <w:szCs w:val="22"/>
        </w:rPr>
        <w:t>.</w:t>
      </w:r>
      <w:r w:rsidRPr="0015302B">
        <w:rPr>
          <w:rFonts w:ascii="Calibri" w:hAnsi="Calibri" w:cs="Calibri"/>
          <w:sz w:val="22"/>
          <w:szCs w:val="22"/>
        </w:rPr>
        <w:t xml:space="preserve"> dr. ing. DANKU GELU</w:t>
      </w:r>
    </w:p>
    <w:p w14:paraId="4F702DBF" w14:textId="77777777" w:rsidR="006C5FFD" w:rsidRPr="0015302B" w:rsidRDefault="006C5FFD" w:rsidP="001A0351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="00136BCE" w:rsidRPr="0015302B">
        <w:rPr>
          <w:rFonts w:ascii="Calibri" w:hAnsi="Calibri" w:cs="Calibri"/>
          <w:sz w:val="22"/>
          <w:szCs w:val="22"/>
        </w:rPr>
        <w:t>Șef</w:t>
      </w:r>
      <w:r w:rsidR="0015302B" w:rsidRPr="0015302B">
        <w:rPr>
          <w:rFonts w:ascii="Calibri" w:hAnsi="Calibri" w:cs="Calibri"/>
          <w:sz w:val="22"/>
          <w:szCs w:val="22"/>
        </w:rPr>
        <w:t xml:space="preserve"> lucr</w:t>
      </w:r>
      <w:r w:rsidRPr="0015302B">
        <w:rPr>
          <w:rFonts w:ascii="Calibri" w:hAnsi="Calibri" w:cs="Calibri"/>
          <w:sz w:val="22"/>
          <w:szCs w:val="22"/>
        </w:rPr>
        <w:t>. dr. ing. ŞOIMO</w:t>
      </w:r>
      <w:r w:rsidR="00D8685A" w:rsidRPr="0015302B">
        <w:rPr>
          <w:rFonts w:ascii="Calibri" w:hAnsi="Calibri" w:cs="Calibri"/>
          <w:sz w:val="22"/>
          <w:szCs w:val="22"/>
        </w:rPr>
        <w:t>Ș</w:t>
      </w:r>
      <w:r w:rsidRPr="0015302B">
        <w:rPr>
          <w:rFonts w:ascii="Calibri" w:hAnsi="Calibri" w:cs="Calibri"/>
          <w:sz w:val="22"/>
          <w:szCs w:val="22"/>
        </w:rPr>
        <w:t>AN TEODORA</w:t>
      </w:r>
      <w:r w:rsidR="00911551" w:rsidRPr="0015302B">
        <w:rPr>
          <w:rFonts w:ascii="Calibri" w:hAnsi="Calibri" w:cs="Calibri"/>
          <w:sz w:val="22"/>
          <w:szCs w:val="22"/>
        </w:rPr>
        <w:t xml:space="preserve"> MELANIA</w:t>
      </w:r>
    </w:p>
    <w:p w14:paraId="5C276802" w14:textId="78696C5D" w:rsidR="0DE32294" w:rsidRDefault="0DE32294" w:rsidP="1F7B2D6C">
      <w:pPr>
        <w:ind w:left="1440" w:firstLine="720"/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>Șef lucr. dr. ing. MOJOLIC CRISTIAN</w:t>
      </w:r>
    </w:p>
    <w:p w14:paraId="1D97E543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</w:p>
    <w:p w14:paraId="094BBD35" w14:textId="091DC89E" w:rsidR="00CC52D8" w:rsidRDefault="00CC52D8" w:rsidP="1F7B2D6C">
      <w:pPr>
        <w:rPr>
          <w:rFonts w:ascii="Calibri" w:hAnsi="Calibri" w:cs="Calibri"/>
          <w:color w:val="000000" w:themeColor="text1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 xml:space="preserve">Membri </w:t>
      </w:r>
      <w:r w:rsidR="00136BCE" w:rsidRPr="1F7B2D6C">
        <w:rPr>
          <w:rFonts w:ascii="Calibri" w:hAnsi="Calibri" w:cs="Calibri"/>
          <w:sz w:val="22"/>
          <w:szCs w:val="22"/>
        </w:rPr>
        <w:t>supleanți</w:t>
      </w:r>
      <w:r w:rsidRPr="1F7B2D6C">
        <w:rPr>
          <w:rFonts w:ascii="Calibri" w:hAnsi="Calibri" w:cs="Calibri"/>
          <w:sz w:val="22"/>
          <w:szCs w:val="22"/>
        </w:rPr>
        <w:t>:</w:t>
      </w:r>
      <w:r>
        <w:tab/>
      </w:r>
      <w:r w:rsidR="333A0085" w:rsidRPr="1F7B2D6C">
        <w:rPr>
          <w:rFonts w:ascii="Calibri" w:hAnsi="Calibri" w:cs="Calibri"/>
          <w:color w:val="000000" w:themeColor="text1"/>
          <w:sz w:val="22"/>
          <w:szCs w:val="22"/>
        </w:rPr>
        <w:t>Șef lucr. dr. ing. BLAGA FLORIN GABRIEL</w:t>
      </w:r>
    </w:p>
    <w:p w14:paraId="0D607EA5" w14:textId="77777777" w:rsidR="00CC52D8" w:rsidRPr="0015302B" w:rsidRDefault="00136BCE" w:rsidP="009C0723">
      <w:pPr>
        <w:ind w:left="1440" w:firstLine="720"/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Șef</w:t>
      </w:r>
      <w:r w:rsidR="0015302B" w:rsidRPr="0015302B">
        <w:rPr>
          <w:rFonts w:ascii="Calibri" w:hAnsi="Calibri" w:cs="Calibri"/>
          <w:sz w:val="22"/>
          <w:szCs w:val="22"/>
        </w:rPr>
        <w:t xml:space="preserve"> lucr</w:t>
      </w:r>
      <w:r w:rsidR="009F3120" w:rsidRPr="0015302B">
        <w:rPr>
          <w:rFonts w:ascii="Calibri" w:hAnsi="Calibri" w:cs="Calibri"/>
          <w:sz w:val="22"/>
          <w:szCs w:val="22"/>
        </w:rPr>
        <w:t>.</w:t>
      </w:r>
      <w:r w:rsidR="00CC52D8" w:rsidRPr="0015302B">
        <w:rPr>
          <w:rFonts w:ascii="Calibri" w:hAnsi="Calibri" w:cs="Calibri"/>
          <w:sz w:val="22"/>
          <w:szCs w:val="22"/>
        </w:rPr>
        <w:t xml:space="preserve"> dr. ing. </w:t>
      </w:r>
      <w:r w:rsidR="00A326DC" w:rsidRPr="0015302B">
        <w:rPr>
          <w:rFonts w:ascii="Calibri" w:hAnsi="Calibri" w:cs="Calibri"/>
          <w:sz w:val="22"/>
          <w:szCs w:val="22"/>
        </w:rPr>
        <w:t>MOCIRAN HORAȚIU ALIN</w:t>
      </w:r>
    </w:p>
    <w:p w14:paraId="49E73A3C" w14:textId="77777777" w:rsidR="00CC52D8" w:rsidRPr="0015302B" w:rsidRDefault="00136BCE" w:rsidP="006C5FFD">
      <w:pPr>
        <w:ind w:left="2160"/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Șef</w:t>
      </w:r>
      <w:r w:rsidR="0015302B" w:rsidRPr="0015302B">
        <w:rPr>
          <w:rFonts w:ascii="Calibri" w:hAnsi="Calibri" w:cs="Calibri"/>
          <w:sz w:val="22"/>
          <w:szCs w:val="22"/>
        </w:rPr>
        <w:t xml:space="preserve"> lucr</w:t>
      </w:r>
      <w:r w:rsidR="005A2FC7" w:rsidRPr="0015302B">
        <w:rPr>
          <w:rFonts w:ascii="Calibri" w:hAnsi="Calibri" w:cs="Calibri"/>
          <w:sz w:val="22"/>
          <w:szCs w:val="22"/>
        </w:rPr>
        <w:t>. dr. ing. MILCHI</w:t>
      </w:r>
      <w:r w:rsidR="00D8685A" w:rsidRPr="0015302B">
        <w:rPr>
          <w:rFonts w:ascii="Calibri" w:hAnsi="Calibri" w:cs="Calibri"/>
          <w:sz w:val="22"/>
          <w:szCs w:val="22"/>
        </w:rPr>
        <w:t>Ș</w:t>
      </w:r>
      <w:r w:rsidR="005A2FC7" w:rsidRPr="0015302B">
        <w:rPr>
          <w:rFonts w:ascii="Calibri" w:hAnsi="Calibri" w:cs="Calibri"/>
          <w:sz w:val="22"/>
          <w:szCs w:val="22"/>
        </w:rPr>
        <w:t xml:space="preserve"> TUDOR</w:t>
      </w:r>
    </w:p>
    <w:p w14:paraId="46B1F5C6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</w:p>
    <w:p w14:paraId="342E8EF0" w14:textId="77777777" w:rsidR="00CC52D8" w:rsidRPr="0015302B" w:rsidRDefault="0096769A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Secretar:</w:t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="00136BCE" w:rsidRPr="0015302B">
        <w:rPr>
          <w:rFonts w:ascii="Calibri" w:hAnsi="Calibri" w:cs="Calibri"/>
          <w:sz w:val="22"/>
          <w:szCs w:val="22"/>
        </w:rPr>
        <w:t>Șef</w:t>
      </w:r>
      <w:r w:rsidR="0015302B" w:rsidRPr="0015302B">
        <w:rPr>
          <w:rFonts w:ascii="Calibri" w:hAnsi="Calibri" w:cs="Calibri"/>
          <w:sz w:val="22"/>
          <w:szCs w:val="22"/>
        </w:rPr>
        <w:t xml:space="preserve"> lucr</w:t>
      </w:r>
      <w:r w:rsidR="00D8685A" w:rsidRPr="0015302B">
        <w:rPr>
          <w:rFonts w:ascii="Calibri" w:hAnsi="Calibri" w:cs="Calibri"/>
          <w:sz w:val="22"/>
          <w:szCs w:val="22"/>
        </w:rPr>
        <w:t>. dr. ing. FAUR ANDREI</w:t>
      </w:r>
      <w:r w:rsidR="00CC52D8" w:rsidRPr="0015302B">
        <w:rPr>
          <w:rFonts w:ascii="Calibri" w:hAnsi="Calibri" w:cs="Calibri"/>
          <w:sz w:val="22"/>
          <w:szCs w:val="22"/>
        </w:rPr>
        <w:tab/>
      </w:r>
    </w:p>
    <w:p w14:paraId="792E5723" w14:textId="77777777" w:rsidR="005263D5" w:rsidRPr="0015302B" w:rsidRDefault="009C1F12" w:rsidP="005263D5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 xml:space="preserve">Secretar </w:t>
      </w:r>
      <w:r w:rsidR="002548A1" w:rsidRPr="0015302B">
        <w:rPr>
          <w:rFonts w:ascii="Calibri" w:hAnsi="Calibri" w:cs="Calibri"/>
          <w:sz w:val="22"/>
          <w:szCs w:val="22"/>
        </w:rPr>
        <w:t>supleant:</w:t>
      </w:r>
      <w:r w:rsidR="005263D5" w:rsidRPr="0015302B">
        <w:rPr>
          <w:rFonts w:ascii="Calibri" w:hAnsi="Calibri" w:cs="Calibri"/>
          <w:sz w:val="22"/>
          <w:szCs w:val="22"/>
        </w:rPr>
        <w:t xml:space="preserve">     </w:t>
      </w:r>
      <w:r w:rsidR="0096769A" w:rsidRPr="0015302B">
        <w:rPr>
          <w:rFonts w:ascii="Calibri" w:hAnsi="Calibri" w:cs="Calibri"/>
          <w:sz w:val="22"/>
          <w:szCs w:val="22"/>
        </w:rPr>
        <w:tab/>
      </w:r>
      <w:r w:rsidR="00D8685A" w:rsidRPr="0015302B">
        <w:rPr>
          <w:rFonts w:ascii="Calibri" w:hAnsi="Calibri" w:cs="Calibri"/>
          <w:sz w:val="22"/>
          <w:szCs w:val="22"/>
        </w:rPr>
        <w:t xml:space="preserve">Asist. dr. ing. </w:t>
      </w:r>
      <w:r w:rsidR="005036BC" w:rsidRPr="0015302B">
        <w:rPr>
          <w:rFonts w:ascii="Calibri" w:hAnsi="Calibri" w:cs="Calibri"/>
          <w:sz w:val="22"/>
          <w:szCs w:val="22"/>
        </w:rPr>
        <w:t>MOLDOVAN DUMITRU</w:t>
      </w:r>
    </w:p>
    <w:p w14:paraId="01D1E4A3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</w:p>
    <w:p w14:paraId="23C914C0" w14:textId="77777777" w:rsidR="00694BA7" w:rsidRDefault="00694BA7" w:rsidP="004D1D5B">
      <w:pPr>
        <w:ind w:firstLine="360"/>
        <w:jc w:val="both"/>
        <w:rPr>
          <w:rFonts w:ascii="Calibri" w:hAnsi="Calibri" w:cs="Calibri"/>
          <w:sz w:val="22"/>
          <w:szCs w:val="22"/>
          <w:lang w:val="it-IT"/>
        </w:rPr>
      </w:pPr>
    </w:p>
    <w:p w14:paraId="12162C62" w14:textId="4B3721D2" w:rsidR="004D1D5B" w:rsidRPr="004D1D5B" w:rsidRDefault="004D1D5B" w:rsidP="004D1D5B">
      <w:pPr>
        <w:ind w:firstLine="360"/>
        <w:jc w:val="both"/>
        <w:rPr>
          <w:rFonts w:ascii="Calibri" w:hAnsi="Calibri" w:cs="Calibri"/>
          <w:sz w:val="22"/>
          <w:szCs w:val="22"/>
          <w:lang w:val="it-IT"/>
        </w:rPr>
      </w:pPr>
      <w:r w:rsidRPr="004D1D5B">
        <w:rPr>
          <w:rFonts w:ascii="Calibri" w:hAnsi="Calibri" w:cs="Calibri"/>
          <w:sz w:val="22"/>
          <w:szCs w:val="22"/>
          <w:lang w:val="it-IT"/>
        </w:rPr>
        <w:t xml:space="preserve">În cadrul comisiilor de finalizare a studiilor </w:t>
      </w:r>
      <w:r w:rsidR="00E975BA">
        <w:rPr>
          <w:rFonts w:ascii="Calibri" w:hAnsi="Calibri" w:cs="Calibri"/>
          <w:sz w:val="22"/>
          <w:szCs w:val="22"/>
          <w:lang w:val="it-IT"/>
        </w:rPr>
        <w:t xml:space="preserve">de licență </w:t>
      </w:r>
      <w:r w:rsidRPr="004D1D5B">
        <w:rPr>
          <w:rFonts w:ascii="Calibri" w:hAnsi="Calibri" w:cs="Calibri"/>
          <w:sz w:val="22"/>
          <w:szCs w:val="22"/>
          <w:lang w:val="it-IT"/>
        </w:rPr>
        <w:t>sunt invitați să participe, în calitate de membri</w:t>
      </w:r>
      <w:r w:rsidR="003925D2">
        <w:rPr>
          <w:rFonts w:ascii="Calibri" w:hAnsi="Calibri" w:cs="Calibri"/>
          <w:sz w:val="22"/>
          <w:szCs w:val="22"/>
          <w:lang w:val="it-IT"/>
        </w:rPr>
        <w:t xml:space="preserve"> invitați</w:t>
      </w:r>
      <w:r w:rsidRPr="004D1D5B">
        <w:rPr>
          <w:rFonts w:ascii="Calibri" w:hAnsi="Calibri" w:cs="Calibri"/>
          <w:sz w:val="22"/>
          <w:szCs w:val="22"/>
          <w:lang w:val="it-IT"/>
        </w:rPr>
        <w:t>, cadre didactice din instituțiile partenere ale Alianței Europene de Tehnologie (EUT+) și reprezentanți ai mediului economic.</w:t>
      </w:r>
    </w:p>
    <w:p w14:paraId="6C3CEBB2" w14:textId="77777777" w:rsidR="0096769A" w:rsidRPr="0015302B" w:rsidRDefault="005A2914" w:rsidP="00CC52D8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page"/>
      </w:r>
    </w:p>
    <w:p w14:paraId="782B0B7E" w14:textId="77777777" w:rsidR="00CC52D8" w:rsidRPr="0015302B" w:rsidRDefault="00CC52D8" w:rsidP="004F7BE4">
      <w:pPr>
        <w:numPr>
          <w:ilvl w:val="0"/>
          <w:numId w:val="2"/>
        </w:num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b/>
          <w:sz w:val="22"/>
          <w:szCs w:val="22"/>
        </w:rPr>
        <w:lastRenderedPageBreak/>
        <w:t>COMISII EXAMEN DE DISERTAȚIE</w:t>
      </w:r>
    </w:p>
    <w:p w14:paraId="2664CD0C" w14:textId="77777777" w:rsidR="004F7BE4" w:rsidRPr="0015302B" w:rsidRDefault="004F7BE4" w:rsidP="004F7BE4">
      <w:pPr>
        <w:rPr>
          <w:rFonts w:ascii="Calibri" w:hAnsi="Calibri" w:cs="Calibri"/>
          <w:sz w:val="22"/>
          <w:szCs w:val="22"/>
        </w:rPr>
      </w:pPr>
    </w:p>
    <w:p w14:paraId="392D0E16" w14:textId="77777777" w:rsidR="005A2914" w:rsidRPr="0015302B" w:rsidRDefault="005A2914" w:rsidP="00CC52D8">
      <w:pPr>
        <w:rPr>
          <w:rFonts w:ascii="Calibri" w:hAnsi="Calibri" w:cs="Calibri"/>
          <w:sz w:val="22"/>
          <w:szCs w:val="22"/>
        </w:rPr>
      </w:pPr>
    </w:p>
    <w:p w14:paraId="10823038" w14:textId="77777777" w:rsidR="00CC52D8" w:rsidRPr="0015302B" w:rsidRDefault="00CC52D8" w:rsidP="005A2914">
      <w:pPr>
        <w:numPr>
          <w:ilvl w:val="0"/>
          <w:numId w:val="5"/>
        </w:numPr>
        <w:tabs>
          <w:tab w:val="num" w:pos="360"/>
        </w:tabs>
        <w:ind w:hanging="589"/>
        <w:rPr>
          <w:rFonts w:ascii="Calibri" w:hAnsi="Calibri" w:cs="Calibri"/>
          <w:b/>
          <w:sz w:val="22"/>
          <w:szCs w:val="22"/>
        </w:rPr>
      </w:pPr>
      <w:r w:rsidRPr="0015302B">
        <w:rPr>
          <w:rFonts w:ascii="Calibri" w:hAnsi="Calibri" w:cs="Calibri"/>
          <w:b/>
          <w:sz w:val="22"/>
          <w:szCs w:val="22"/>
        </w:rPr>
        <w:t>INGINERIE STRUCTURALǍ</w:t>
      </w:r>
    </w:p>
    <w:p w14:paraId="6D80A018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</w:p>
    <w:p w14:paraId="7A8AAB0E" w14:textId="77777777" w:rsidR="00CC52D8" w:rsidRPr="0015302B" w:rsidRDefault="00136BCE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Președinte</w:t>
      </w:r>
      <w:r w:rsidR="00CC52D8" w:rsidRPr="0015302B">
        <w:rPr>
          <w:rFonts w:ascii="Calibri" w:hAnsi="Calibri" w:cs="Calibri"/>
          <w:sz w:val="22"/>
          <w:szCs w:val="22"/>
        </w:rPr>
        <w:t>:</w:t>
      </w:r>
      <w:r w:rsidR="00CC52D8" w:rsidRPr="0015302B">
        <w:rPr>
          <w:rFonts w:ascii="Calibri" w:hAnsi="Calibri" w:cs="Calibri"/>
          <w:sz w:val="22"/>
          <w:szCs w:val="22"/>
        </w:rPr>
        <w:tab/>
      </w:r>
      <w:r w:rsidR="00CC52D8" w:rsidRPr="0015302B">
        <w:rPr>
          <w:rFonts w:ascii="Calibri" w:hAnsi="Calibri" w:cs="Calibri"/>
          <w:sz w:val="22"/>
          <w:szCs w:val="22"/>
        </w:rPr>
        <w:tab/>
      </w:r>
      <w:r w:rsidR="009F3120" w:rsidRPr="0015302B">
        <w:rPr>
          <w:rFonts w:ascii="Calibri" w:hAnsi="Calibri" w:cs="Calibri"/>
          <w:sz w:val="22"/>
          <w:szCs w:val="22"/>
        </w:rPr>
        <w:t>Prof.</w:t>
      </w:r>
      <w:r w:rsidR="00CC52D8" w:rsidRPr="0015302B">
        <w:rPr>
          <w:rFonts w:ascii="Calibri" w:hAnsi="Calibri" w:cs="Calibri"/>
          <w:sz w:val="22"/>
          <w:szCs w:val="22"/>
        </w:rPr>
        <w:t xml:space="preserve"> dr. ing. CHIOREAN COSMIN GRUIA</w:t>
      </w:r>
    </w:p>
    <w:p w14:paraId="34D13F7B" w14:textId="77777777" w:rsidR="00AC3239" w:rsidRPr="0015302B" w:rsidRDefault="00CC52D8" w:rsidP="00AC3239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Membri:</w:t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="00D8685A" w:rsidRPr="0015302B">
        <w:rPr>
          <w:rFonts w:ascii="Calibri" w:hAnsi="Calibri" w:cs="Calibri"/>
          <w:sz w:val="22"/>
          <w:szCs w:val="22"/>
        </w:rPr>
        <w:t>Pro</w:t>
      </w:r>
      <w:r w:rsidR="00AC3239" w:rsidRPr="0015302B">
        <w:rPr>
          <w:rFonts w:ascii="Calibri" w:hAnsi="Calibri" w:cs="Calibri"/>
          <w:sz w:val="22"/>
          <w:szCs w:val="22"/>
        </w:rPr>
        <w:t>f. dr. ing. NEDELCU MIHAI</w:t>
      </w:r>
      <w:r w:rsidR="003D4E0D" w:rsidRPr="0015302B">
        <w:rPr>
          <w:rFonts w:ascii="Calibri" w:hAnsi="Calibri" w:cs="Calibri"/>
          <w:sz w:val="22"/>
          <w:szCs w:val="22"/>
        </w:rPr>
        <w:t xml:space="preserve"> </w:t>
      </w:r>
      <w:r w:rsidR="003D4E0D" w:rsidRPr="00601E56">
        <w:rPr>
          <w:rFonts w:ascii="Calibri" w:hAnsi="Calibri" w:cs="Calibri"/>
          <w:b/>
          <w:bCs/>
          <w:i/>
          <w:iCs/>
          <w:sz w:val="22"/>
          <w:szCs w:val="22"/>
        </w:rPr>
        <w:t xml:space="preserve">– </w:t>
      </w:r>
      <w:r w:rsidR="00136BCE" w:rsidRPr="00601E56">
        <w:rPr>
          <w:rFonts w:ascii="Calibri" w:hAnsi="Calibri" w:cs="Calibri"/>
          <w:b/>
          <w:bCs/>
          <w:i/>
          <w:iCs/>
          <w:sz w:val="22"/>
          <w:szCs w:val="22"/>
        </w:rPr>
        <w:t>președinte</w:t>
      </w:r>
      <w:r w:rsidR="003D4E0D" w:rsidRPr="00601E56">
        <w:rPr>
          <w:rFonts w:ascii="Calibri" w:hAnsi="Calibri" w:cs="Calibri"/>
          <w:b/>
          <w:bCs/>
          <w:i/>
          <w:iCs/>
          <w:sz w:val="22"/>
          <w:szCs w:val="22"/>
        </w:rPr>
        <w:t xml:space="preserve"> supleant</w:t>
      </w:r>
    </w:p>
    <w:p w14:paraId="5A7D3437" w14:textId="77777777" w:rsidR="00AC3239" w:rsidRPr="0015302B" w:rsidRDefault="00D8685A" w:rsidP="1F7B2D6C">
      <w:pPr>
        <w:ind w:left="1440" w:firstLine="720"/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>Prof</w:t>
      </w:r>
      <w:r w:rsidR="00AC3239" w:rsidRPr="1F7B2D6C">
        <w:rPr>
          <w:rFonts w:ascii="Calibri" w:hAnsi="Calibri" w:cs="Calibri"/>
          <w:sz w:val="22"/>
          <w:szCs w:val="22"/>
        </w:rPr>
        <w:t>. dr. ing. NAGY ZSOLT</w:t>
      </w:r>
    </w:p>
    <w:p w14:paraId="1048F65A" w14:textId="77777777" w:rsidR="00CC52D8" w:rsidRPr="0015302B" w:rsidRDefault="00D8685A" w:rsidP="00AC3239">
      <w:pPr>
        <w:ind w:left="1440" w:firstLine="720"/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Conf</w:t>
      </w:r>
      <w:r w:rsidR="009F3120" w:rsidRPr="0015302B">
        <w:rPr>
          <w:rFonts w:ascii="Calibri" w:hAnsi="Calibri" w:cs="Calibri"/>
          <w:sz w:val="22"/>
          <w:szCs w:val="22"/>
        </w:rPr>
        <w:t>.</w:t>
      </w:r>
      <w:r w:rsidR="001F174F" w:rsidRPr="0015302B">
        <w:rPr>
          <w:rFonts w:ascii="Calibri" w:hAnsi="Calibri" w:cs="Calibri"/>
          <w:sz w:val="22"/>
          <w:szCs w:val="22"/>
        </w:rPr>
        <w:t xml:space="preserve"> dr. ing</w:t>
      </w:r>
      <w:r w:rsidR="00BD537B" w:rsidRPr="0015302B">
        <w:rPr>
          <w:rFonts w:ascii="Calibri" w:hAnsi="Calibri" w:cs="Calibri"/>
          <w:sz w:val="22"/>
          <w:szCs w:val="22"/>
        </w:rPr>
        <w:t xml:space="preserve">. </w:t>
      </w:r>
      <w:r w:rsidR="00911551" w:rsidRPr="0015302B">
        <w:rPr>
          <w:rFonts w:ascii="Calibri" w:hAnsi="Calibri" w:cs="Calibri"/>
          <w:sz w:val="22"/>
          <w:szCs w:val="22"/>
        </w:rPr>
        <w:t>BURU ŞTEFAN MARIUS</w:t>
      </w:r>
    </w:p>
    <w:p w14:paraId="5A1FA267" w14:textId="77777777" w:rsidR="001F174F" w:rsidRPr="0015302B" w:rsidRDefault="00136BCE" w:rsidP="00CC52D8">
      <w:pPr>
        <w:ind w:left="1440" w:firstLine="720"/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Șef</w:t>
      </w:r>
      <w:r w:rsidR="0015302B" w:rsidRPr="0015302B">
        <w:rPr>
          <w:rFonts w:ascii="Calibri" w:hAnsi="Calibri" w:cs="Calibri"/>
          <w:sz w:val="22"/>
          <w:szCs w:val="22"/>
        </w:rPr>
        <w:t xml:space="preserve"> lucr</w:t>
      </w:r>
      <w:r w:rsidR="009F3120" w:rsidRPr="0015302B">
        <w:rPr>
          <w:rFonts w:ascii="Calibri" w:hAnsi="Calibri" w:cs="Calibri"/>
          <w:sz w:val="22"/>
          <w:szCs w:val="22"/>
        </w:rPr>
        <w:t>.</w:t>
      </w:r>
      <w:r w:rsidR="001F174F" w:rsidRPr="0015302B">
        <w:rPr>
          <w:rFonts w:ascii="Calibri" w:hAnsi="Calibri" w:cs="Calibri"/>
          <w:sz w:val="22"/>
          <w:szCs w:val="22"/>
        </w:rPr>
        <w:t xml:space="preserve"> dr. ing. MOCIRAN HORAȚIU ALIN </w:t>
      </w:r>
    </w:p>
    <w:p w14:paraId="0AA61CBE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</w:p>
    <w:p w14:paraId="21A957E7" w14:textId="66609447" w:rsidR="00CC52D8" w:rsidRPr="00694BA7" w:rsidRDefault="00CC52D8" w:rsidP="1F7B2D6C">
      <w:pPr>
        <w:rPr>
          <w:rFonts w:ascii="Calibri" w:hAnsi="Calibri" w:cs="Calibri"/>
          <w:color w:val="FF0000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 xml:space="preserve">Membri </w:t>
      </w:r>
      <w:r w:rsidR="00136BCE" w:rsidRPr="1F7B2D6C">
        <w:rPr>
          <w:rFonts w:ascii="Calibri" w:hAnsi="Calibri" w:cs="Calibri"/>
          <w:sz w:val="22"/>
          <w:szCs w:val="22"/>
        </w:rPr>
        <w:t>supleanți</w:t>
      </w:r>
      <w:r w:rsidRPr="1F7B2D6C">
        <w:rPr>
          <w:rFonts w:ascii="Calibri" w:hAnsi="Calibri" w:cs="Calibri"/>
          <w:sz w:val="22"/>
          <w:szCs w:val="22"/>
        </w:rPr>
        <w:t>:</w:t>
      </w:r>
      <w:r>
        <w:tab/>
      </w:r>
      <w:r w:rsidR="2721A2FE" w:rsidRPr="00694BA7">
        <w:rPr>
          <w:rFonts w:ascii="Calibri" w:hAnsi="Calibri" w:cs="Calibri"/>
          <w:sz w:val="22"/>
          <w:szCs w:val="22"/>
        </w:rPr>
        <w:t xml:space="preserve">Șef lucr. dr. ing. </w:t>
      </w:r>
      <w:r w:rsidR="00694BA7" w:rsidRPr="00694BA7">
        <w:rPr>
          <w:rFonts w:ascii="Calibri" w:hAnsi="Calibri" w:cs="Calibri"/>
          <w:sz w:val="22"/>
          <w:szCs w:val="22"/>
        </w:rPr>
        <w:t>MURE</w:t>
      </w:r>
      <w:r w:rsidR="00694BA7">
        <w:rPr>
          <w:rFonts w:ascii="Calibri" w:hAnsi="Calibri" w:cs="Calibri"/>
          <w:sz w:val="22"/>
          <w:szCs w:val="22"/>
        </w:rPr>
        <w:t>Ș</w:t>
      </w:r>
      <w:r w:rsidR="00694BA7" w:rsidRPr="00694BA7">
        <w:rPr>
          <w:rFonts w:ascii="Calibri" w:hAnsi="Calibri" w:cs="Calibri"/>
          <w:sz w:val="22"/>
          <w:szCs w:val="22"/>
        </w:rPr>
        <w:t>AN OLIMPIU</w:t>
      </w:r>
    </w:p>
    <w:p w14:paraId="789DF934" w14:textId="77777777" w:rsidR="001F174F" w:rsidRPr="0015302B" w:rsidRDefault="00136BCE" w:rsidP="001F174F">
      <w:pPr>
        <w:ind w:left="1440" w:firstLine="720"/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Șef</w:t>
      </w:r>
      <w:r w:rsidR="0015302B" w:rsidRPr="0015302B">
        <w:rPr>
          <w:rFonts w:ascii="Calibri" w:hAnsi="Calibri" w:cs="Calibri"/>
          <w:sz w:val="22"/>
          <w:szCs w:val="22"/>
        </w:rPr>
        <w:t xml:space="preserve"> lucr</w:t>
      </w:r>
      <w:r w:rsidR="009F3120" w:rsidRPr="0015302B">
        <w:rPr>
          <w:rFonts w:ascii="Calibri" w:hAnsi="Calibri" w:cs="Calibri"/>
          <w:sz w:val="22"/>
          <w:szCs w:val="22"/>
        </w:rPr>
        <w:t>.</w:t>
      </w:r>
      <w:r w:rsidR="001F174F" w:rsidRPr="0015302B">
        <w:rPr>
          <w:rFonts w:ascii="Calibri" w:hAnsi="Calibri" w:cs="Calibri"/>
          <w:sz w:val="22"/>
          <w:szCs w:val="22"/>
        </w:rPr>
        <w:t xml:space="preserve"> dr. ing. BOTEZ MIRCEA DANIEL</w:t>
      </w:r>
    </w:p>
    <w:p w14:paraId="5F6E3A3F" w14:textId="77777777" w:rsidR="003D4E0D" w:rsidRPr="0015302B" w:rsidRDefault="00136BCE" w:rsidP="003D4E0D">
      <w:pPr>
        <w:ind w:left="1440" w:firstLine="720"/>
        <w:rPr>
          <w:rFonts w:ascii="Calibri" w:hAnsi="Calibri" w:cs="Calibri"/>
          <w:sz w:val="22"/>
          <w:szCs w:val="22"/>
        </w:rPr>
      </w:pPr>
      <w:bookmarkStart w:id="0" w:name="_Hlk166237879"/>
      <w:r w:rsidRPr="0015302B">
        <w:rPr>
          <w:rFonts w:ascii="Calibri" w:hAnsi="Calibri" w:cs="Calibri"/>
          <w:sz w:val="22"/>
          <w:szCs w:val="22"/>
        </w:rPr>
        <w:t>Șef</w:t>
      </w:r>
      <w:r w:rsidR="0015302B" w:rsidRPr="0015302B">
        <w:rPr>
          <w:rFonts w:ascii="Calibri" w:hAnsi="Calibri" w:cs="Calibri"/>
          <w:sz w:val="22"/>
          <w:szCs w:val="22"/>
        </w:rPr>
        <w:t xml:space="preserve"> lucr</w:t>
      </w:r>
      <w:r w:rsidR="003D4E0D" w:rsidRPr="0015302B">
        <w:rPr>
          <w:rFonts w:ascii="Calibri" w:hAnsi="Calibri" w:cs="Calibri"/>
          <w:sz w:val="22"/>
          <w:szCs w:val="22"/>
        </w:rPr>
        <w:t>. dr. ing.</w:t>
      </w:r>
      <w:bookmarkEnd w:id="0"/>
      <w:r w:rsidR="003D4E0D" w:rsidRPr="0015302B">
        <w:rPr>
          <w:rFonts w:ascii="Calibri" w:hAnsi="Calibri" w:cs="Calibri"/>
          <w:sz w:val="22"/>
          <w:szCs w:val="22"/>
        </w:rPr>
        <w:t xml:space="preserve"> DÂRMON RUXANDRA MIHAELA</w:t>
      </w:r>
    </w:p>
    <w:p w14:paraId="22BD748E" w14:textId="77777777" w:rsidR="00CC52D8" w:rsidRPr="0015302B" w:rsidRDefault="00CC52D8" w:rsidP="005A2914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</w:p>
    <w:p w14:paraId="592D341E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Secretar:</w:t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="00136BCE" w:rsidRPr="0015302B">
        <w:rPr>
          <w:rFonts w:ascii="Calibri" w:hAnsi="Calibri" w:cs="Calibri"/>
          <w:sz w:val="22"/>
          <w:szCs w:val="22"/>
        </w:rPr>
        <w:t>Șef</w:t>
      </w:r>
      <w:r w:rsidR="0015302B" w:rsidRPr="0015302B">
        <w:rPr>
          <w:rFonts w:ascii="Calibri" w:hAnsi="Calibri" w:cs="Calibri"/>
          <w:sz w:val="22"/>
          <w:szCs w:val="22"/>
        </w:rPr>
        <w:t xml:space="preserve"> lucr</w:t>
      </w:r>
      <w:r w:rsidR="00F701F2" w:rsidRPr="0015302B">
        <w:rPr>
          <w:rFonts w:ascii="Calibri" w:hAnsi="Calibri" w:cs="Calibri"/>
          <w:sz w:val="22"/>
          <w:szCs w:val="22"/>
        </w:rPr>
        <w:t>. dr. ing. MARCHIȘ ADRIAN</w:t>
      </w:r>
    </w:p>
    <w:p w14:paraId="36353625" w14:textId="77777777" w:rsidR="00F701F2" w:rsidRPr="0015302B" w:rsidRDefault="009C1F12" w:rsidP="00F701F2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Secretar</w:t>
      </w:r>
      <w:r w:rsidR="00B73028" w:rsidRPr="0015302B">
        <w:rPr>
          <w:rFonts w:ascii="Calibri" w:hAnsi="Calibri" w:cs="Calibri"/>
          <w:sz w:val="22"/>
          <w:szCs w:val="22"/>
        </w:rPr>
        <w:t xml:space="preserve"> supleant:</w:t>
      </w:r>
      <w:r w:rsidR="001F174F" w:rsidRPr="0015302B">
        <w:rPr>
          <w:rFonts w:ascii="Calibri" w:hAnsi="Calibri" w:cs="Calibri"/>
          <w:sz w:val="22"/>
          <w:szCs w:val="22"/>
        </w:rPr>
        <w:tab/>
      </w:r>
      <w:r w:rsidR="00F701F2" w:rsidRPr="0015302B">
        <w:rPr>
          <w:rFonts w:ascii="Calibri" w:hAnsi="Calibri" w:cs="Calibri"/>
          <w:sz w:val="22"/>
          <w:szCs w:val="22"/>
        </w:rPr>
        <w:t>Asist.</w:t>
      </w:r>
      <w:r w:rsidR="0015302B" w:rsidRPr="0015302B">
        <w:rPr>
          <w:rFonts w:ascii="Calibri" w:hAnsi="Calibri" w:cs="Calibri"/>
          <w:sz w:val="22"/>
          <w:szCs w:val="22"/>
        </w:rPr>
        <w:t xml:space="preserve"> </w:t>
      </w:r>
      <w:r w:rsidR="00F701F2" w:rsidRPr="0015302B">
        <w:rPr>
          <w:rFonts w:ascii="Calibri" w:hAnsi="Calibri" w:cs="Calibri"/>
          <w:sz w:val="22"/>
          <w:szCs w:val="22"/>
        </w:rPr>
        <w:t>drd. ing. MOLDOVAN ILINCA</w:t>
      </w:r>
    </w:p>
    <w:p w14:paraId="326AFBB7" w14:textId="77777777" w:rsidR="001F174F" w:rsidRPr="0015302B" w:rsidRDefault="001F174F" w:rsidP="00CC52D8">
      <w:pPr>
        <w:rPr>
          <w:rFonts w:ascii="Calibri" w:hAnsi="Calibri" w:cs="Calibri"/>
          <w:sz w:val="22"/>
          <w:szCs w:val="22"/>
        </w:rPr>
      </w:pPr>
    </w:p>
    <w:p w14:paraId="4D475FE4" w14:textId="77777777" w:rsidR="00440B4C" w:rsidRPr="0015302B" w:rsidRDefault="00440B4C" w:rsidP="00CC52D8">
      <w:pPr>
        <w:rPr>
          <w:rFonts w:ascii="Calibri" w:hAnsi="Calibri" w:cs="Calibri"/>
          <w:b/>
          <w:sz w:val="22"/>
          <w:szCs w:val="22"/>
        </w:rPr>
      </w:pPr>
    </w:p>
    <w:p w14:paraId="46368173" w14:textId="77777777" w:rsidR="00CC52D8" w:rsidRPr="0015302B" w:rsidRDefault="005A64A3" w:rsidP="005A2914">
      <w:pPr>
        <w:numPr>
          <w:ilvl w:val="0"/>
          <w:numId w:val="5"/>
        </w:numPr>
        <w:tabs>
          <w:tab w:val="num" w:pos="360"/>
        </w:tabs>
        <w:ind w:hanging="589"/>
        <w:rPr>
          <w:rFonts w:ascii="Calibri" w:hAnsi="Calibri" w:cs="Calibri"/>
          <w:b/>
          <w:sz w:val="22"/>
          <w:szCs w:val="22"/>
        </w:rPr>
      </w:pPr>
      <w:r w:rsidRPr="0015302B">
        <w:rPr>
          <w:rFonts w:ascii="Calibri" w:hAnsi="Calibri" w:cs="Calibri"/>
          <w:b/>
          <w:sz w:val="22"/>
          <w:szCs w:val="22"/>
        </w:rPr>
        <w:t>CONSTRUCŢII DURABILE DIN</w:t>
      </w:r>
      <w:r w:rsidR="00CC52D8" w:rsidRPr="0015302B">
        <w:rPr>
          <w:rFonts w:ascii="Calibri" w:hAnsi="Calibri" w:cs="Calibri"/>
          <w:b/>
          <w:sz w:val="22"/>
          <w:szCs w:val="22"/>
        </w:rPr>
        <w:t xml:space="preserve"> BETON</w:t>
      </w:r>
    </w:p>
    <w:p w14:paraId="3410E787" w14:textId="77777777" w:rsidR="007370D6" w:rsidRPr="0015302B" w:rsidRDefault="007370D6" w:rsidP="00CC52D8">
      <w:pPr>
        <w:rPr>
          <w:rFonts w:ascii="Calibri" w:hAnsi="Calibri" w:cs="Calibri"/>
          <w:sz w:val="22"/>
          <w:szCs w:val="22"/>
        </w:rPr>
      </w:pPr>
    </w:p>
    <w:p w14:paraId="078EFC37" w14:textId="77777777" w:rsidR="00CC52D8" w:rsidRPr="0015302B" w:rsidRDefault="00136BCE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Președinte</w:t>
      </w:r>
      <w:r w:rsidR="00CC52D8" w:rsidRPr="0015302B">
        <w:rPr>
          <w:rFonts w:ascii="Calibri" w:hAnsi="Calibri" w:cs="Calibri"/>
          <w:sz w:val="22"/>
          <w:szCs w:val="22"/>
        </w:rPr>
        <w:t>:</w:t>
      </w:r>
      <w:r w:rsidR="00CC52D8" w:rsidRPr="0015302B">
        <w:rPr>
          <w:rFonts w:ascii="Calibri" w:hAnsi="Calibri" w:cs="Calibri"/>
          <w:sz w:val="22"/>
          <w:szCs w:val="22"/>
        </w:rPr>
        <w:tab/>
      </w:r>
      <w:r w:rsidR="00CC52D8" w:rsidRPr="0015302B">
        <w:rPr>
          <w:rFonts w:ascii="Calibri" w:hAnsi="Calibri" w:cs="Calibri"/>
          <w:sz w:val="22"/>
          <w:szCs w:val="22"/>
        </w:rPr>
        <w:tab/>
      </w:r>
      <w:r w:rsidR="009F3120" w:rsidRPr="0015302B">
        <w:rPr>
          <w:rFonts w:ascii="Calibri" w:hAnsi="Calibri" w:cs="Calibri"/>
          <w:sz w:val="22"/>
          <w:szCs w:val="22"/>
        </w:rPr>
        <w:t>Prof.</w:t>
      </w:r>
      <w:r w:rsidR="00CC52D8" w:rsidRPr="0015302B">
        <w:rPr>
          <w:rFonts w:ascii="Calibri" w:hAnsi="Calibri" w:cs="Calibri"/>
          <w:sz w:val="22"/>
          <w:szCs w:val="22"/>
        </w:rPr>
        <w:t xml:space="preserve"> dr. ing. MIRCEA CǍLIN GRIGORE RADU</w:t>
      </w:r>
    </w:p>
    <w:p w14:paraId="136E791D" w14:textId="77777777" w:rsidR="00CC52D8" w:rsidRPr="0015302B" w:rsidRDefault="00845150" w:rsidP="1F7B2D6C">
      <w:pPr>
        <w:tabs>
          <w:tab w:val="left" w:pos="720"/>
          <w:tab w:val="left" w:pos="1440"/>
          <w:tab w:val="left" w:pos="2265"/>
        </w:tabs>
        <w:rPr>
          <w:rFonts w:ascii="Calibri" w:hAnsi="Calibri" w:cs="Calibri"/>
          <w:color w:val="000000" w:themeColor="text1"/>
          <w:sz w:val="22"/>
          <w:szCs w:val="22"/>
        </w:rPr>
      </w:pPr>
      <w:r w:rsidRPr="1F7B2D6C">
        <w:rPr>
          <w:rFonts w:ascii="Calibri" w:hAnsi="Calibri" w:cs="Calibri"/>
          <w:color w:val="000000" w:themeColor="text1"/>
          <w:sz w:val="22"/>
          <w:szCs w:val="22"/>
        </w:rPr>
        <w:t>Membri:</w:t>
      </w:r>
      <w:r>
        <w:tab/>
      </w:r>
      <w:r w:rsidRPr="1F7B2D6C">
        <w:rPr>
          <w:rFonts w:ascii="Calibri" w:hAnsi="Calibri" w:cs="Calibri"/>
          <w:color w:val="000000" w:themeColor="text1"/>
          <w:sz w:val="22"/>
          <w:szCs w:val="22"/>
        </w:rPr>
        <w:t xml:space="preserve">              </w:t>
      </w:r>
      <w:r w:rsidR="00D8685A" w:rsidRPr="1F7B2D6C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9F3120" w:rsidRPr="1F7B2D6C">
        <w:rPr>
          <w:rFonts w:ascii="Calibri" w:hAnsi="Calibri" w:cs="Calibri"/>
          <w:color w:val="000000" w:themeColor="text1"/>
          <w:sz w:val="22"/>
          <w:szCs w:val="22"/>
        </w:rPr>
        <w:t>Prof.</w:t>
      </w:r>
      <w:r w:rsidR="00CC52D8" w:rsidRPr="1F7B2D6C">
        <w:rPr>
          <w:rFonts w:ascii="Calibri" w:hAnsi="Calibri" w:cs="Calibri"/>
          <w:color w:val="000000" w:themeColor="text1"/>
          <w:sz w:val="22"/>
          <w:szCs w:val="22"/>
        </w:rPr>
        <w:t xml:space="preserve"> dr. ing. KISS ZOLTAN IOSIF</w:t>
      </w:r>
    </w:p>
    <w:p w14:paraId="10290AAE" w14:textId="77777777" w:rsidR="00CC52D8" w:rsidRPr="0015302B" w:rsidRDefault="009F3120" w:rsidP="00845150">
      <w:pPr>
        <w:ind w:left="1440" w:firstLine="720"/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Conf.</w:t>
      </w:r>
      <w:r w:rsidR="00CC52D8" w:rsidRPr="0015302B">
        <w:rPr>
          <w:rFonts w:ascii="Calibri" w:hAnsi="Calibri" w:cs="Calibri"/>
          <w:sz w:val="22"/>
          <w:szCs w:val="22"/>
        </w:rPr>
        <w:t xml:space="preserve"> dr. ing</w:t>
      </w:r>
      <w:r w:rsidRPr="0015302B">
        <w:rPr>
          <w:rFonts w:ascii="Calibri" w:hAnsi="Calibri" w:cs="Calibri"/>
          <w:sz w:val="22"/>
          <w:szCs w:val="22"/>
        </w:rPr>
        <w:t>.</w:t>
      </w:r>
      <w:r w:rsidR="00CC52D8" w:rsidRPr="0015302B">
        <w:rPr>
          <w:rFonts w:ascii="Calibri" w:hAnsi="Calibri" w:cs="Calibri"/>
          <w:sz w:val="22"/>
          <w:szCs w:val="22"/>
        </w:rPr>
        <w:t xml:space="preserve"> PUSKAS ATTILA</w:t>
      </w:r>
    </w:p>
    <w:p w14:paraId="118B7115" w14:textId="77777777" w:rsidR="00CC52D8" w:rsidRPr="0015302B" w:rsidRDefault="009F3120" w:rsidP="00CC52D8">
      <w:pPr>
        <w:ind w:left="1440" w:firstLine="720"/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Conf.</w:t>
      </w:r>
      <w:r w:rsidR="00BD537B" w:rsidRPr="0015302B">
        <w:rPr>
          <w:rFonts w:ascii="Calibri" w:hAnsi="Calibri" w:cs="Calibri"/>
          <w:sz w:val="22"/>
          <w:szCs w:val="22"/>
        </w:rPr>
        <w:t xml:space="preserve"> dr. ing. HEGHEȘ</w:t>
      </w:r>
      <w:r w:rsidR="00CC52D8" w:rsidRPr="0015302B">
        <w:rPr>
          <w:rFonts w:ascii="Calibri" w:hAnsi="Calibri" w:cs="Calibri"/>
          <w:sz w:val="22"/>
          <w:szCs w:val="22"/>
        </w:rPr>
        <w:t xml:space="preserve"> BOGDAN HOREA</w:t>
      </w:r>
    </w:p>
    <w:p w14:paraId="2D7DEB20" w14:textId="77777777" w:rsidR="00CC52D8" w:rsidRPr="0015302B" w:rsidRDefault="009F3120" w:rsidP="00CC52D8">
      <w:pPr>
        <w:ind w:left="1440" w:firstLine="720"/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Conf.</w:t>
      </w:r>
      <w:r w:rsidR="00CC52D8" w:rsidRPr="0015302B">
        <w:rPr>
          <w:rFonts w:ascii="Calibri" w:hAnsi="Calibri" w:cs="Calibri"/>
          <w:sz w:val="22"/>
          <w:szCs w:val="22"/>
        </w:rPr>
        <w:t xml:space="preserve"> dr. ing. NEGRUŢIU CAMELIA MARIA</w:t>
      </w:r>
      <w:r w:rsidR="006C5FFD" w:rsidRPr="0015302B">
        <w:rPr>
          <w:rFonts w:ascii="Calibri" w:hAnsi="Calibri" w:cs="Calibri"/>
          <w:sz w:val="22"/>
          <w:szCs w:val="22"/>
        </w:rPr>
        <w:t xml:space="preserve"> </w:t>
      </w:r>
      <w:r w:rsidR="006C5FFD" w:rsidRPr="00C54F49">
        <w:rPr>
          <w:rFonts w:ascii="Calibri" w:hAnsi="Calibri" w:cs="Calibri"/>
          <w:b/>
          <w:bCs/>
          <w:i/>
          <w:iCs/>
          <w:sz w:val="22"/>
          <w:szCs w:val="22"/>
        </w:rPr>
        <w:t xml:space="preserve">- </w:t>
      </w:r>
      <w:r w:rsidR="00136BCE" w:rsidRPr="00C54F49">
        <w:rPr>
          <w:rFonts w:ascii="Calibri" w:hAnsi="Calibri" w:cs="Calibri"/>
          <w:b/>
          <w:bCs/>
          <w:i/>
          <w:iCs/>
          <w:sz w:val="22"/>
          <w:szCs w:val="22"/>
        </w:rPr>
        <w:t>președinte</w:t>
      </w:r>
      <w:r w:rsidR="006C5FFD" w:rsidRPr="00C54F49">
        <w:rPr>
          <w:rFonts w:ascii="Calibri" w:hAnsi="Calibri" w:cs="Calibri"/>
          <w:b/>
          <w:bCs/>
          <w:i/>
          <w:iCs/>
          <w:sz w:val="22"/>
          <w:szCs w:val="22"/>
        </w:rPr>
        <w:t xml:space="preserve"> supleant</w:t>
      </w:r>
    </w:p>
    <w:p w14:paraId="52B202D1" w14:textId="77777777" w:rsidR="00CC52D8" w:rsidRPr="0015302B" w:rsidRDefault="00CC52D8" w:rsidP="00CC52D8">
      <w:pPr>
        <w:ind w:left="1440" w:firstLine="720"/>
        <w:rPr>
          <w:rFonts w:ascii="Calibri" w:hAnsi="Calibri" w:cs="Calibri"/>
          <w:sz w:val="22"/>
          <w:szCs w:val="22"/>
        </w:rPr>
      </w:pPr>
    </w:p>
    <w:p w14:paraId="1222DDC0" w14:textId="77777777" w:rsidR="00E53EE3" w:rsidRPr="0015302B" w:rsidRDefault="00CC52D8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 xml:space="preserve">Membri </w:t>
      </w:r>
      <w:r w:rsidR="00136BCE" w:rsidRPr="0015302B">
        <w:rPr>
          <w:rFonts w:ascii="Calibri" w:hAnsi="Calibri" w:cs="Calibri"/>
          <w:sz w:val="22"/>
          <w:szCs w:val="22"/>
        </w:rPr>
        <w:t>supleanți</w:t>
      </w:r>
      <w:r w:rsidRPr="0015302B">
        <w:rPr>
          <w:rFonts w:ascii="Calibri" w:hAnsi="Calibri" w:cs="Calibri"/>
          <w:sz w:val="22"/>
          <w:szCs w:val="22"/>
        </w:rPr>
        <w:t>:</w:t>
      </w:r>
      <w:r w:rsidRPr="0015302B">
        <w:rPr>
          <w:rFonts w:ascii="Calibri" w:hAnsi="Calibri" w:cs="Calibri"/>
          <w:sz w:val="22"/>
          <w:szCs w:val="22"/>
        </w:rPr>
        <w:tab/>
      </w:r>
      <w:r w:rsidR="00E53EE3" w:rsidRPr="0015302B">
        <w:rPr>
          <w:rFonts w:ascii="Calibri" w:hAnsi="Calibri" w:cs="Calibri"/>
          <w:sz w:val="22"/>
          <w:szCs w:val="22"/>
        </w:rPr>
        <w:t>Prof. dr. ing. CÂMPIAN CRISTINA MIHAELA</w:t>
      </w:r>
    </w:p>
    <w:p w14:paraId="5EA1CFB6" w14:textId="77777777" w:rsidR="00CC52D8" w:rsidRPr="0015302B" w:rsidRDefault="00136BCE" w:rsidP="00E53EE3">
      <w:pPr>
        <w:ind w:left="1440" w:firstLine="720"/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Șef</w:t>
      </w:r>
      <w:r w:rsidR="0015302B" w:rsidRPr="0015302B">
        <w:rPr>
          <w:rFonts w:ascii="Calibri" w:hAnsi="Calibri" w:cs="Calibri"/>
          <w:sz w:val="22"/>
          <w:szCs w:val="22"/>
        </w:rPr>
        <w:t xml:space="preserve"> lucr</w:t>
      </w:r>
      <w:r w:rsidR="009F3120" w:rsidRPr="0015302B">
        <w:rPr>
          <w:rFonts w:ascii="Calibri" w:hAnsi="Calibri" w:cs="Calibri"/>
          <w:sz w:val="22"/>
          <w:szCs w:val="22"/>
        </w:rPr>
        <w:t>.</w:t>
      </w:r>
      <w:r w:rsidR="00294A8D" w:rsidRPr="0015302B">
        <w:rPr>
          <w:rFonts w:ascii="Calibri" w:hAnsi="Calibri" w:cs="Calibri"/>
          <w:sz w:val="22"/>
          <w:szCs w:val="22"/>
        </w:rPr>
        <w:t xml:space="preserve"> dr. ing. FAU</w:t>
      </w:r>
      <w:r w:rsidR="00146883" w:rsidRPr="0015302B">
        <w:rPr>
          <w:rFonts w:ascii="Calibri" w:hAnsi="Calibri" w:cs="Calibri"/>
          <w:sz w:val="22"/>
          <w:szCs w:val="22"/>
        </w:rPr>
        <w:t>R</w:t>
      </w:r>
      <w:r w:rsidR="00294A8D" w:rsidRPr="0015302B">
        <w:rPr>
          <w:rFonts w:ascii="Calibri" w:hAnsi="Calibri" w:cs="Calibri"/>
          <w:sz w:val="22"/>
          <w:szCs w:val="22"/>
        </w:rPr>
        <w:t xml:space="preserve"> ANDREI</w:t>
      </w:r>
    </w:p>
    <w:p w14:paraId="00AA6578" w14:textId="77777777" w:rsidR="00CC52D8" w:rsidRPr="0015302B" w:rsidRDefault="00D8685A" w:rsidP="00CC52D8">
      <w:pPr>
        <w:ind w:left="1440" w:firstLine="720"/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Conf</w:t>
      </w:r>
      <w:r w:rsidR="009F3120" w:rsidRPr="0015302B">
        <w:rPr>
          <w:rFonts w:ascii="Calibri" w:hAnsi="Calibri" w:cs="Calibri"/>
          <w:sz w:val="22"/>
          <w:szCs w:val="22"/>
        </w:rPr>
        <w:t>.</w:t>
      </w:r>
      <w:r w:rsidR="00CC52D8" w:rsidRPr="0015302B">
        <w:rPr>
          <w:rFonts w:ascii="Calibri" w:hAnsi="Calibri" w:cs="Calibri"/>
          <w:sz w:val="22"/>
          <w:szCs w:val="22"/>
        </w:rPr>
        <w:t xml:space="preserve"> dr. ing. CONSTANTINESCU HORIA</w:t>
      </w:r>
    </w:p>
    <w:p w14:paraId="240352BC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</w:p>
    <w:p w14:paraId="2E89BB3C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Secretar:</w:t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="006C5FFD" w:rsidRPr="0015302B">
        <w:rPr>
          <w:rFonts w:ascii="Calibri" w:hAnsi="Calibri" w:cs="Calibri"/>
          <w:sz w:val="22"/>
          <w:szCs w:val="22"/>
        </w:rPr>
        <w:t xml:space="preserve">Asist. dr. ing. MOLDOVAN DUMITRU </w:t>
      </w:r>
    </w:p>
    <w:p w14:paraId="74E0AFF8" w14:textId="77777777" w:rsidR="0096769A" w:rsidRPr="0015302B" w:rsidRDefault="009C1F12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Secretar</w:t>
      </w:r>
      <w:r w:rsidR="0055389E" w:rsidRPr="0015302B">
        <w:rPr>
          <w:rFonts w:ascii="Calibri" w:hAnsi="Calibri" w:cs="Calibri"/>
          <w:sz w:val="22"/>
          <w:szCs w:val="22"/>
        </w:rPr>
        <w:t xml:space="preserve"> supleant:</w:t>
      </w:r>
      <w:r w:rsidR="00294A8D" w:rsidRPr="0015302B">
        <w:rPr>
          <w:rFonts w:ascii="Calibri" w:hAnsi="Calibri" w:cs="Calibri"/>
          <w:sz w:val="22"/>
          <w:szCs w:val="22"/>
        </w:rPr>
        <w:tab/>
      </w:r>
      <w:r w:rsidR="00136BCE" w:rsidRPr="0015302B">
        <w:rPr>
          <w:rFonts w:ascii="Calibri" w:hAnsi="Calibri" w:cs="Calibri"/>
          <w:sz w:val="22"/>
          <w:szCs w:val="22"/>
        </w:rPr>
        <w:t>Șef</w:t>
      </w:r>
      <w:r w:rsidR="0015302B" w:rsidRPr="0015302B">
        <w:rPr>
          <w:rFonts w:ascii="Calibri" w:hAnsi="Calibri" w:cs="Calibri"/>
          <w:sz w:val="22"/>
          <w:szCs w:val="22"/>
        </w:rPr>
        <w:t xml:space="preserve"> lucr</w:t>
      </w:r>
      <w:r w:rsidR="006C5FFD" w:rsidRPr="0015302B">
        <w:rPr>
          <w:rFonts w:ascii="Calibri" w:hAnsi="Calibri" w:cs="Calibri"/>
          <w:sz w:val="22"/>
          <w:szCs w:val="22"/>
        </w:rPr>
        <w:t>. dr. ing. TOADER TRAIAN NICU</w:t>
      </w:r>
    </w:p>
    <w:p w14:paraId="6ACBA401" w14:textId="77777777" w:rsidR="006C5FFD" w:rsidRPr="0015302B" w:rsidRDefault="006C5FFD" w:rsidP="00CC52D8">
      <w:pPr>
        <w:rPr>
          <w:rFonts w:ascii="Calibri" w:hAnsi="Calibri" w:cs="Calibri"/>
          <w:b/>
          <w:sz w:val="22"/>
          <w:szCs w:val="22"/>
        </w:rPr>
      </w:pPr>
    </w:p>
    <w:p w14:paraId="215FB9F8" w14:textId="77777777" w:rsidR="000A26B1" w:rsidRPr="0015302B" w:rsidRDefault="000A26B1" w:rsidP="00CC52D8">
      <w:pPr>
        <w:rPr>
          <w:rFonts w:ascii="Calibri" w:hAnsi="Calibri" w:cs="Calibri"/>
          <w:b/>
          <w:sz w:val="22"/>
          <w:szCs w:val="22"/>
        </w:rPr>
      </w:pPr>
    </w:p>
    <w:p w14:paraId="706E1F74" w14:textId="77777777" w:rsidR="00CC52D8" w:rsidRPr="0015302B" w:rsidRDefault="00CC52D8" w:rsidP="005A2914">
      <w:pPr>
        <w:numPr>
          <w:ilvl w:val="0"/>
          <w:numId w:val="5"/>
        </w:numPr>
        <w:tabs>
          <w:tab w:val="num" w:pos="360"/>
        </w:tabs>
        <w:ind w:hanging="589"/>
        <w:rPr>
          <w:rFonts w:ascii="Calibri" w:hAnsi="Calibri" w:cs="Calibri"/>
          <w:b/>
          <w:sz w:val="22"/>
          <w:szCs w:val="22"/>
        </w:rPr>
      </w:pPr>
      <w:r w:rsidRPr="0015302B">
        <w:rPr>
          <w:rFonts w:ascii="Calibri" w:hAnsi="Calibri" w:cs="Calibri"/>
          <w:b/>
          <w:sz w:val="22"/>
          <w:szCs w:val="22"/>
        </w:rPr>
        <w:t>INGINERIE GEOTEHNICǍ</w:t>
      </w:r>
    </w:p>
    <w:p w14:paraId="4BB9A677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</w:p>
    <w:p w14:paraId="2C3410DA" w14:textId="77777777" w:rsidR="00CC52D8" w:rsidRPr="0015302B" w:rsidRDefault="00136BCE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Președinte</w:t>
      </w:r>
      <w:r w:rsidR="00CC52D8" w:rsidRPr="0015302B">
        <w:rPr>
          <w:rFonts w:ascii="Calibri" w:hAnsi="Calibri" w:cs="Calibri"/>
          <w:sz w:val="22"/>
          <w:szCs w:val="22"/>
        </w:rPr>
        <w:t>:</w:t>
      </w:r>
      <w:r w:rsidR="00CC52D8" w:rsidRPr="0015302B">
        <w:rPr>
          <w:rFonts w:ascii="Calibri" w:hAnsi="Calibri" w:cs="Calibri"/>
          <w:sz w:val="22"/>
          <w:szCs w:val="22"/>
        </w:rPr>
        <w:tab/>
      </w:r>
      <w:r w:rsidR="00CC52D8" w:rsidRPr="0015302B">
        <w:rPr>
          <w:rFonts w:ascii="Calibri" w:hAnsi="Calibri" w:cs="Calibri"/>
          <w:sz w:val="22"/>
          <w:szCs w:val="22"/>
        </w:rPr>
        <w:tab/>
      </w:r>
      <w:r w:rsidR="009F3120" w:rsidRPr="0015302B">
        <w:rPr>
          <w:rFonts w:ascii="Calibri" w:hAnsi="Calibri" w:cs="Calibri"/>
          <w:sz w:val="22"/>
          <w:szCs w:val="22"/>
        </w:rPr>
        <w:t>Conf.</w:t>
      </w:r>
      <w:r w:rsidR="00BD537B" w:rsidRPr="0015302B">
        <w:rPr>
          <w:rFonts w:ascii="Calibri" w:hAnsi="Calibri" w:cs="Calibri"/>
          <w:sz w:val="22"/>
          <w:szCs w:val="22"/>
        </w:rPr>
        <w:t xml:space="preserve"> dr.</w:t>
      </w:r>
      <w:r>
        <w:rPr>
          <w:rFonts w:ascii="Calibri" w:hAnsi="Calibri" w:cs="Calibri"/>
          <w:sz w:val="22"/>
          <w:szCs w:val="22"/>
        </w:rPr>
        <w:t xml:space="preserve"> </w:t>
      </w:r>
      <w:r w:rsidR="00BD537B" w:rsidRPr="0015302B">
        <w:rPr>
          <w:rFonts w:ascii="Calibri" w:hAnsi="Calibri" w:cs="Calibri"/>
          <w:sz w:val="22"/>
          <w:szCs w:val="22"/>
        </w:rPr>
        <w:t>ing. FARCAȘ</w:t>
      </w:r>
      <w:r w:rsidR="00CC52D8" w:rsidRPr="0015302B">
        <w:rPr>
          <w:rFonts w:ascii="Calibri" w:hAnsi="Calibri" w:cs="Calibri"/>
          <w:sz w:val="22"/>
          <w:szCs w:val="22"/>
        </w:rPr>
        <w:t xml:space="preserve"> VASILE STELIAN</w:t>
      </w:r>
    </w:p>
    <w:p w14:paraId="64774B11" w14:textId="77777777" w:rsidR="00CC52D8" w:rsidRPr="0015302B" w:rsidRDefault="00CC52D8" w:rsidP="1F7B2D6C">
      <w:pPr>
        <w:rPr>
          <w:rFonts w:ascii="Calibri" w:hAnsi="Calibri" w:cs="Calibri"/>
          <w:color w:val="000000" w:themeColor="text1"/>
          <w:sz w:val="22"/>
          <w:szCs w:val="22"/>
        </w:rPr>
      </w:pPr>
      <w:r w:rsidRPr="1F7B2D6C">
        <w:rPr>
          <w:rFonts w:ascii="Calibri" w:hAnsi="Calibri" w:cs="Calibri"/>
          <w:color w:val="000000" w:themeColor="text1"/>
          <w:sz w:val="22"/>
          <w:szCs w:val="22"/>
        </w:rPr>
        <w:t>Membri:</w:t>
      </w:r>
      <w:r>
        <w:tab/>
      </w:r>
      <w:r>
        <w:tab/>
      </w:r>
      <w:r w:rsidR="009F3120" w:rsidRPr="1F7B2D6C">
        <w:rPr>
          <w:rFonts w:ascii="Calibri" w:hAnsi="Calibri" w:cs="Calibri"/>
          <w:color w:val="000000" w:themeColor="text1"/>
          <w:sz w:val="22"/>
          <w:szCs w:val="22"/>
        </w:rPr>
        <w:t>Prof.</w:t>
      </w:r>
      <w:r w:rsidRPr="1F7B2D6C">
        <w:rPr>
          <w:rFonts w:ascii="Calibri" w:hAnsi="Calibri" w:cs="Calibri"/>
          <w:color w:val="000000" w:themeColor="text1"/>
          <w:sz w:val="22"/>
          <w:szCs w:val="22"/>
        </w:rPr>
        <w:t xml:space="preserve"> dr. ing. KISS ZOLTAN IOSIF</w:t>
      </w:r>
    </w:p>
    <w:p w14:paraId="4F87BD24" w14:textId="77777777" w:rsidR="00AC3239" w:rsidRPr="0015302B" w:rsidRDefault="00AC3239" w:rsidP="00AC3239">
      <w:pPr>
        <w:ind w:left="1440" w:firstLine="720"/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Conf. dr. in</w:t>
      </w:r>
      <w:r w:rsidR="00BD537B" w:rsidRPr="0015302B">
        <w:rPr>
          <w:rFonts w:ascii="Calibri" w:hAnsi="Calibri" w:cs="Calibri"/>
          <w:sz w:val="22"/>
          <w:szCs w:val="22"/>
        </w:rPr>
        <w:t>g. ILIEȘ</w:t>
      </w:r>
      <w:r w:rsidRPr="0015302B">
        <w:rPr>
          <w:rFonts w:ascii="Calibri" w:hAnsi="Calibri" w:cs="Calibri"/>
          <w:sz w:val="22"/>
          <w:szCs w:val="22"/>
        </w:rPr>
        <w:t xml:space="preserve"> NICOLETA MARIA</w:t>
      </w:r>
      <w:r w:rsidR="006C5FFD" w:rsidRPr="0015302B">
        <w:rPr>
          <w:rFonts w:ascii="Calibri" w:hAnsi="Calibri" w:cs="Calibri"/>
          <w:sz w:val="22"/>
          <w:szCs w:val="22"/>
        </w:rPr>
        <w:t xml:space="preserve"> </w:t>
      </w:r>
      <w:r w:rsidR="006C5FFD" w:rsidRPr="00C54F49">
        <w:rPr>
          <w:rFonts w:ascii="Calibri" w:hAnsi="Calibri" w:cs="Calibri"/>
          <w:b/>
          <w:bCs/>
          <w:i/>
          <w:iCs/>
          <w:sz w:val="22"/>
          <w:szCs w:val="22"/>
        </w:rPr>
        <w:t xml:space="preserve">– </w:t>
      </w:r>
      <w:r w:rsidR="00136BCE" w:rsidRPr="00C54F49">
        <w:rPr>
          <w:rFonts w:ascii="Calibri" w:hAnsi="Calibri" w:cs="Calibri"/>
          <w:b/>
          <w:bCs/>
          <w:i/>
          <w:iCs/>
          <w:sz w:val="22"/>
          <w:szCs w:val="22"/>
        </w:rPr>
        <w:t>președinte</w:t>
      </w:r>
      <w:r w:rsidR="006C5FFD" w:rsidRPr="00C54F49">
        <w:rPr>
          <w:rFonts w:ascii="Calibri" w:hAnsi="Calibri" w:cs="Calibri"/>
          <w:b/>
          <w:bCs/>
          <w:i/>
          <w:iCs/>
          <w:sz w:val="22"/>
          <w:szCs w:val="22"/>
        </w:rPr>
        <w:t xml:space="preserve"> supleant</w:t>
      </w:r>
    </w:p>
    <w:p w14:paraId="256FF27C" w14:textId="77777777" w:rsidR="00CC52D8" w:rsidRPr="0015302B" w:rsidRDefault="00136BCE" w:rsidP="00AC3239">
      <w:pPr>
        <w:ind w:left="1440" w:firstLine="720"/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Șef</w:t>
      </w:r>
      <w:r w:rsidR="0015302B" w:rsidRPr="0015302B">
        <w:rPr>
          <w:rFonts w:ascii="Calibri" w:hAnsi="Calibri" w:cs="Calibri"/>
          <w:sz w:val="22"/>
          <w:szCs w:val="22"/>
        </w:rPr>
        <w:t xml:space="preserve"> lucr</w:t>
      </w:r>
      <w:r w:rsidR="009F3120" w:rsidRPr="0015302B">
        <w:rPr>
          <w:rFonts w:ascii="Calibri" w:hAnsi="Calibri" w:cs="Calibri"/>
          <w:sz w:val="22"/>
          <w:szCs w:val="22"/>
        </w:rPr>
        <w:t>.</w:t>
      </w:r>
      <w:r w:rsidR="00294A8D" w:rsidRPr="0015302B">
        <w:rPr>
          <w:rFonts w:ascii="Calibri" w:hAnsi="Calibri" w:cs="Calibri"/>
          <w:sz w:val="22"/>
          <w:szCs w:val="22"/>
        </w:rPr>
        <w:t xml:space="preserve"> dr. ing. </w:t>
      </w:r>
      <w:r w:rsidR="00BD537B" w:rsidRPr="0015302B">
        <w:rPr>
          <w:rFonts w:ascii="Calibri" w:hAnsi="Calibri" w:cs="Calibri"/>
          <w:sz w:val="22"/>
          <w:szCs w:val="22"/>
        </w:rPr>
        <w:t>MUREȘ</w:t>
      </w:r>
      <w:r w:rsidR="00294A8D" w:rsidRPr="0015302B">
        <w:rPr>
          <w:rFonts w:ascii="Calibri" w:hAnsi="Calibri" w:cs="Calibri"/>
          <w:sz w:val="22"/>
          <w:szCs w:val="22"/>
        </w:rPr>
        <w:t>AN OLIMPIU CRISTIAN</w:t>
      </w:r>
    </w:p>
    <w:p w14:paraId="52B641CF" w14:textId="77777777" w:rsidR="00CC52D8" w:rsidRPr="0015302B" w:rsidRDefault="00136BCE" w:rsidP="00CC52D8">
      <w:pPr>
        <w:ind w:left="1440" w:firstLine="720"/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Șef</w:t>
      </w:r>
      <w:r w:rsidR="0015302B" w:rsidRPr="0015302B">
        <w:rPr>
          <w:rFonts w:ascii="Calibri" w:hAnsi="Calibri" w:cs="Calibri"/>
          <w:sz w:val="22"/>
          <w:szCs w:val="22"/>
        </w:rPr>
        <w:t xml:space="preserve"> lucr</w:t>
      </w:r>
      <w:r w:rsidR="009F3120" w:rsidRPr="0015302B">
        <w:rPr>
          <w:rFonts w:ascii="Calibri" w:hAnsi="Calibri" w:cs="Calibri"/>
          <w:sz w:val="22"/>
          <w:szCs w:val="22"/>
        </w:rPr>
        <w:t>.</w:t>
      </w:r>
      <w:r w:rsidR="00CC52D8" w:rsidRPr="0015302B">
        <w:rPr>
          <w:rFonts w:ascii="Calibri" w:hAnsi="Calibri" w:cs="Calibri"/>
          <w:sz w:val="22"/>
          <w:szCs w:val="22"/>
        </w:rPr>
        <w:t xml:space="preserve"> dr. ing. MOLDOVAN DORIN VASILE</w:t>
      </w:r>
    </w:p>
    <w:p w14:paraId="350775F8" w14:textId="77777777" w:rsidR="00832E17" w:rsidRPr="0015302B" w:rsidRDefault="00832E17" w:rsidP="00CC52D8">
      <w:pPr>
        <w:ind w:left="1440" w:firstLine="720"/>
        <w:rPr>
          <w:rFonts w:ascii="Calibri" w:hAnsi="Calibri" w:cs="Calibri"/>
          <w:sz w:val="22"/>
          <w:szCs w:val="22"/>
        </w:rPr>
      </w:pPr>
    </w:p>
    <w:p w14:paraId="223F6DC5" w14:textId="1C4B8218" w:rsidR="00832E17" w:rsidRPr="0015302B" w:rsidRDefault="53905370" w:rsidP="545CD5F3">
      <w:pPr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 xml:space="preserve">Invitat: </w:t>
      </w:r>
      <w:r w:rsidR="00832E17">
        <w:tab/>
      </w:r>
      <w:r w:rsidR="00832E17">
        <w:tab/>
      </w:r>
      <w:r w:rsidR="00832E17">
        <w:tab/>
      </w:r>
      <w:r w:rsidR="116F63C9" w:rsidRPr="1F7B2D6C">
        <w:rPr>
          <w:rFonts w:ascii="Calibri" w:hAnsi="Calibri" w:cs="Calibri"/>
          <w:sz w:val="22"/>
          <w:szCs w:val="22"/>
        </w:rPr>
        <w:t>dr.</w:t>
      </w:r>
      <w:r w:rsidR="4A3B349E" w:rsidRPr="1F7B2D6C">
        <w:rPr>
          <w:rFonts w:ascii="Calibri" w:hAnsi="Calibri" w:cs="Calibri"/>
          <w:sz w:val="22"/>
          <w:szCs w:val="22"/>
        </w:rPr>
        <w:t xml:space="preserve"> i</w:t>
      </w:r>
      <w:r w:rsidR="116F63C9" w:rsidRPr="1F7B2D6C">
        <w:rPr>
          <w:rFonts w:ascii="Calibri" w:hAnsi="Calibri" w:cs="Calibri"/>
          <w:sz w:val="22"/>
          <w:szCs w:val="22"/>
        </w:rPr>
        <w:t>ng. SATA LORAND – SBR Romania</w:t>
      </w:r>
    </w:p>
    <w:p w14:paraId="6153175F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</w:p>
    <w:p w14:paraId="47CE347A" w14:textId="664A18B3" w:rsidR="00CC52D8" w:rsidRPr="0015302B" w:rsidRDefault="00CC52D8" w:rsidP="1F7B2D6C">
      <w:pPr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 xml:space="preserve">Membri </w:t>
      </w:r>
      <w:r w:rsidR="00136BCE" w:rsidRPr="1F7B2D6C">
        <w:rPr>
          <w:rFonts w:ascii="Calibri" w:hAnsi="Calibri" w:cs="Calibri"/>
          <w:sz w:val="22"/>
          <w:szCs w:val="22"/>
        </w:rPr>
        <w:t>supleanți</w:t>
      </w:r>
      <w:r w:rsidRPr="1F7B2D6C">
        <w:rPr>
          <w:rFonts w:ascii="Calibri" w:hAnsi="Calibri" w:cs="Calibri"/>
          <w:sz w:val="22"/>
          <w:szCs w:val="22"/>
        </w:rPr>
        <w:t>:</w:t>
      </w:r>
      <w:r>
        <w:tab/>
      </w:r>
      <w:r w:rsidR="3EB517DC" w:rsidRPr="1F7B2D6C">
        <w:rPr>
          <w:rFonts w:ascii="Calibri" w:hAnsi="Calibri" w:cs="Calibri"/>
          <w:sz w:val="22"/>
          <w:szCs w:val="22"/>
        </w:rPr>
        <w:t>Șef lucr. dr. ing. PRODAN IULIA CONSUELA</w:t>
      </w:r>
    </w:p>
    <w:p w14:paraId="7460D42F" w14:textId="1E278604" w:rsidR="00CC52D8" w:rsidRPr="0015302B" w:rsidRDefault="3EB517DC" w:rsidP="1F7B2D6C">
      <w:pPr>
        <w:ind w:left="1440" w:firstLine="720"/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 xml:space="preserve">Șef lucr. dr. ing. GHERMAN MARIUS CĂLIN </w:t>
      </w:r>
    </w:p>
    <w:p w14:paraId="4BB473F9" w14:textId="5FC3FE16" w:rsidR="00CC52D8" w:rsidRPr="0015302B" w:rsidRDefault="00D8685A" w:rsidP="1F7B2D6C">
      <w:pPr>
        <w:ind w:left="1440" w:firstLine="720"/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>Prof</w:t>
      </w:r>
      <w:r w:rsidR="00E53EE3" w:rsidRPr="1F7B2D6C">
        <w:rPr>
          <w:rFonts w:ascii="Calibri" w:hAnsi="Calibri" w:cs="Calibri"/>
          <w:sz w:val="22"/>
          <w:szCs w:val="22"/>
        </w:rPr>
        <w:t>. dr. ing. NAGY ZSOLT</w:t>
      </w:r>
    </w:p>
    <w:p w14:paraId="65F778B6" w14:textId="77777777" w:rsidR="004B0931" w:rsidRPr="0015302B" w:rsidRDefault="004B0931" w:rsidP="00294A8D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</w:p>
    <w:p w14:paraId="61DEB974" w14:textId="77777777" w:rsidR="005E6740" w:rsidRPr="0015302B" w:rsidRDefault="005E6740" w:rsidP="00294A8D">
      <w:pPr>
        <w:rPr>
          <w:rFonts w:ascii="Calibri" w:hAnsi="Calibri" w:cs="Calibri"/>
          <w:sz w:val="22"/>
          <w:szCs w:val="22"/>
        </w:rPr>
      </w:pPr>
    </w:p>
    <w:p w14:paraId="387D8117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lastRenderedPageBreak/>
        <w:t>Sec</w:t>
      </w:r>
      <w:r w:rsidR="005E6740" w:rsidRPr="0015302B">
        <w:rPr>
          <w:rFonts w:ascii="Calibri" w:hAnsi="Calibri" w:cs="Calibri"/>
          <w:sz w:val="22"/>
          <w:szCs w:val="22"/>
        </w:rPr>
        <w:t>retar:</w:t>
      </w:r>
      <w:r w:rsidR="005E6740" w:rsidRPr="0015302B">
        <w:rPr>
          <w:rFonts w:ascii="Calibri" w:hAnsi="Calibri" w:cs="Calibri"/>
          <w:sz w:val="22"/>
          <w:szCs w:val="22"/>
        </w:rPr>
        <w:tab/>
      </w:r>
      <w:r w:rsidR="005E6740" w:rsidRPr="0015302B">
        <w:rPr>
          <w:rFonts w:ascii="Calibri" w:hAnsi="Calibri" w:cs="Calibri"/>
          <w:sz w:val="22"/>
          <w:szCs w:val="22"/>
        </w:rPr>
        <w:tab/>
      </w:r>
      <w:r w:rsidR="00136BCE" w:rsidRPr="0015302B">
        <w:rPr>
          <w:rFonts w:ascii="Calibri" w:hAnsi="Calibri" w:cs="Calibri"/>
          <w:sz w:val="22"/>
          <w:szCs w:val="22"/>
        </w:rPr>
        <w:t>Șef</w:t>
      </w:r>
      <w:r w:rsidR="0015302B" w:rsidRPr="0015302B">
        <w:rPr>
          <w:rFonts w:ascii="Calibri" w:hAnsi="Calibri" w:cs="Calibri"/>
          <w:sz w:val="22"/>
          <w:szCs w:val="22"/>
        </w:rPr>
        <w:t xml:space="preserve"> lucr</w:t>
      </w:r>
      <w:r w:rsidR="005E6740" w:rsidRPr="0015302B">
        <w:rPr>
          <w:rFonts w:ascii="Calibri" w:hAnsi="Calibri" w:cs="Calibri"/>
          <w:sz w:val="22"/>
          <w:szCs w:val="22"/>
        </w:rPr>
        <w:t>.</w:t>
      </w:r>
      <w:r w:rsidR="0055389E" w:rsidRPr="0015302B">
        <w:rPr>
          <w:rFonts w:ascii="Calibri" w:hAnsi="Calibri" w:cs="Calibri"/>
          <w:sz w:val="22"/>
          <w:szCs w:val="22"/>
        </w:rPr>
        <w:t xml:space="preserve"> </w:t>
      </w:r>
      <w:r w:rsidR="005E6740" w:rsidRPr="0015302B">
        <w:rPr>
          <w:rFonts w:ascii="Calibri" w:hAnsi="Calibri" w:cs="Calibri"/>
          <w:sz w:val="22"/>
          <w:szCs w:val="22"/>
        </w:rPr>
        <w:t>dr.</w:t>
      </w:r>
      <w:r w:rsidR="0055389E" w:rsidRPr="0015302B">
        <w:rPr>
          <w:rFonts w:ascii="Calibri" w:hAnsi="Calibri" w:cs="Calibri"/>
          <w:sz w:val="22"/>
          <w:szCs w:val="22"/>
        </w:rPr>
        <w:t xml:space="preserve"> </w:t>
      </w:r>
      <w:r w:rsidR="005E6740" w:rsidRPr="0015302B">
        <w:rPr>
          <w:rFonts w:ascii="Calibri" w:hAnsi="Calibri" w:cs="Calibri"/>
          <w:sz w:val="22"/>
          <w:szCs w:val="22"/>
        </w:rPr>
        <w:t>ing. CHIOREAN VASILE FLORIN</w:t>
      </w:r>
    </w:p>
    <w:p w14:paraId="41CE230D" w14:textId="77777777" w:rsidR="00DF3802" w:rsidRPr="0015302B" w:rsidRDefault="009C1F12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Secretar</w:t>
      </w:r>
      <w:r w:rsidR="0055389E" w:rsidRPr="0015302B">
        <w:rPr>
          <w:rFonts w:ascii="Calibri" w:hAnsi="Calibri" w:cs="Calibri"/>
          <w:sz w:val="22"/>
          <w:szCs w:val="22"/>
        </w:rPr>
        <w:t xml:space="preserve"> supleant:</w:t>
      </w:r>
      <w:r w:rsidR="00DF3802" w:rsidRPr="0015302B">
        <w:rPr>
          <w:rFonts w:ascii="Calibri" w:hAnsi="Calibri" w:cs="Calibri"/>
          <w:sz w:val="22"/>
          <w:szCs w:val="22"/>
        </w:rPr>
        <w:tab/>
      </w:r>
      <w:r w:rsidR="006C5FFD" w:rsidRPr="0015302B">
        <w:rPr>
          <w:rFonts w:ascii="Calibri" w:hAnsi="Calibri" w:cs="Calibri"/>
          <w:sz w:val="22"/>
          <w:szCs w:val="22"/>
        </w:rPr>
        <w:t>Asist. drd. ing. PAŞCA DENISA</w:t>
      </w:r>
    </w:p>
    <w:p w14:paraId="1C237F71" w14:textId="77777777" w:rsidR="0096769A" w:rsidRPr="0015302B" w:rsidRDefault="0096769A" w:rsidP="00CC52D8">
      <w:pPr>
        <w:rPr>
          <w:rFonts w:ascii="Calibri" w:hAnsi="Calibri" w:cs="Calibri"/>
          <w:sz w:val="22"/>
          <w:szCs w:val="22"/>
        </w:rPr>
      </w:pPr>
    </w:p>
    <w:p w14:paraId="18DCE41A" w14:textId="77777777" w:rsidR="000A26B1" w:rsidRPr="0015302B" w:rsidRDefault="000A26B1" w:rsidP="00CC52D8">
      <w:pPr>
        <w:rPr>
          <w:rFonts w:ascii="Calibri" w:hAnsi="Calibri" w:cs="Calibri"/>
          <w:sz w:val="22"/>
          <w:szCs w:val="22"/>
        </w:rPr>
      </w:pPr>
    </w:p>
    <w:p w14:paraId="6D2768F3" w14:textId="77777777" w:rsidR="00CC52D8" w:rsidRPr="0015302B" w:rsidRDefault="00CC52D8" w:rsidP="005A2914">
      <w:pPr>
        <w:numPr>
          <w:ilvl w:val="0"/>
          <w:numId w:val="5"/>
        </w:numPr>
        <w:tabs>
          <w:tab w:val="num" w:pos="360"/>
        </w:tabs>
        <w:ind w:hanging="589"/>
        <w:rPr>
          <w:rFonts w:ascii="Calibri" w:hAnsi="Calibri" w:cs="Calibri"/>
          <w:b/>
          <w:sz w:val="22"/>
          <w:szCs w:val="22"/>
        </w:rPr>
      </w:pPr>
      <w:r w:rsidRPr="0015302B">
        <w:rPr>
          <w:rFonts w:ascii="Calibri" w:hAnsi="Calibri" w:cs="Calibri"/>
          <w:b/>
          <w:sz w:val="22"/>
          <w:szCs w:val="22"/>
        </w:rPr>
        <w:t>INGINERIA INFRASTRUCTURII TRANSPORTURILOR</w:t>
      </w:r>
    </w:p>
    <w:p w14:paraId="1BF21243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</w:p>
    <w:p w14:paraId="30B3620B" w14:textId="77777777" w:rsidR="00CC52D8" w:rsidRPr="0015302B" w:rsidRDefault="00136BCE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Președinte</w:t>
      </w:r>
      <w:r w:rsidR="00CC52D8" w:rsidRPr="0015302B">
        <w:rPr>
          <w:rFonts w:ascii="Calibri" w:hAnsi="Calibri" w:cs="Calibri"/>
          <w:sz w:val="22"/>
          <w:szCs w:val="22"/>
        </w:rPr>
        <w:t>:</w:t>
      </w:r>
      <w:r w:rsidR="00CC52D8" w:rsidRPr="0015302B">
        <w:rPr>
          <w:rFonts w:ascii="Calibri" w:hAnsi="Calibri" w:cs="Calibri"/>
          <w:sz w:val="22"/>
          <w:szCs w:val="22"/>
        </w:rPr>
        <w:tab/>
      </w:r>
      <w:r w:rsidR="00CC52D8" w:rsidRPr="0015302B">
        <w:rPr>
          <w:rFonts w:ascii="Calibri" w:hAnsi="Calibri" w:cs="Calibri"/>
          <w:sz w:val="22"/>
          <w:szCs w:val="22"/>
        </w:rPr>
        <w:tab/>
      </w:r>
      <w:r w:rsidR="009F3120" w:rsidRPr="0015302B">
        <w:rPr>
          <w:rFonts w:ascii="Calibri" w:hAnsi="Calibri" w:cs="Calibri"/>
          <w:sz w:val="22"/>
          <w:szCs w:val="22"/>
        </w:rPr>
        <w:t>Conf.</w:t>
      </w:r>
      <w:r w:rsidR="003628F4" w:rsidRPr="0015302B">
        <w:rPr>
          <w:rFonts w:ascii="Calibri" w:hAnsi="Calibri" w:cs="Calibri"/>
          <w:sz w:val="22"/>
          <w:szCs w:val="22"/>
        </w:rPr>
        <w:t xml:space="preserve"> dr. ing. </w:t>
      </w:r>
      <w:r w:rsidR="00C606BB" w:rsidRPr="0015302B">
        <w:rPr>
          <w:rFonts w:ascii="Calibri" w:hAnsi="Calibri" w:cs="Calibri"/>
          <w:sz w:val="22"/>
          <w:szCs w:val="22"/>
        </w:rPr>
        <w:t>HODA GAVRIL</w:t>
      </w:r>
    </w:p>
    <w:p w14:paraId="7EA92A09" w14:textId="42A92342" w:rsidR="00CC52D8" w:rsidRPr="0015302B" w:rsidRDefault="1336D3CE" w:rsidP="545CD5F3">
      <w:pPr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>Membri:</w:t>
      </w:r>
      <w:r w:rsidR="00CC52D8">
        <w:tab/>
      </w:r>
      <w:r w:rsidR="00CC52D8">
        <w:tab/>
      </w:r>
      <w:r w:rsidR="1A9AFE03" w:rsidRPr="1F7B2D6C">
        <w:rPr>
          <w:rFonts w:ascii="Calibri" w:hAnsi="Calibri" w:cs="Calibri"/>
          <w:sz w:val="22"/>
          <w:szCs w:val="22"/>
        </w:rPr>
        <w:t xml:space="preserve">Șef lucr. dr. ing. </w:t>
      </w:r>
      <w:r w:rsidR="010E7434" w:rsidRPr="1F7B2D6C">
        <w:rPr>
          <w:rFonts w:ascii="Calibri" w:hAnsi="Calibri" w:cs="Calibri"/>
          <w:sz w:val="22"/>
          <w:szCs w:val="22"/>
        </w:rPr>
        <w:t>CIONT NICOLAE</w:t>
      </w:r>
      <w:r w:rsidR="1A9AFE03" w:rsidRPr="1F7B2D6C">
        <w:rPr>
          <w:rFonts w:ascii="Calibri" w:hAnsi="Calibri" w:cs="Calibri"/>
          <w:sz w:val="22"/>
          <w:szCs w:val="22"/>
        </w:rPr>
        <w:t xml:space="preserve"> </w:t>
      </w:r>
      <w:r w:rsidR="281D95A5" w:rsidRPr="1F7B2D6C">
        <w:rPr>
          <w:rFonts w:ascii="Calibri" w:hAnsi="Calibri" w:cs="Calibri"/>
          <w:sz w:val="22"/>
          <w:szCs w:val="22"/>
        </w:rPr>
        <w:t xml:space="preserve">– </w:t>
      </w:r>
      <w:r w:rsidR="281D95A5" w:rsidRPr="1F7B2D6C">
        <w:rPr>
          <w:rFonts w:ascii="Calibri" w:hAnsi="Calibri" w:cs="Calibri"/>
          <w:b/>
          <w:bCs/>
          <w:i/>
          <w:iCs/>
          <w:sz w:val="22"/>
          <w:szCs w:val="22"/>
        </w:rPr>
        <w:t>președinte supleant</w:t>
      </w:r>
    </w:p>
    <w:p w14:paraId="6CC50155" w14:textId="591270DF" w:rsidR="00CC52D8" w:rsidRPr="0015302B" w:rsidRDefault="777A8074" w:rsidP="545CD5F3">
      <w:pPr>
        <w:ind w:left="1440" w:firstLine="720"/>
        <w:rPr>
          <w:rFonts w:ascii="Calibri" w:hAnsi="Calibri" w:cs="Calibri"/>
          <w:sz w:val="22"/>
          <w:szCs w:val="22"/>
        </w:rPr>
      </w:pPr>
      <w:r w:rsidRPr="545CD5F3">
        <w:rPr>
          <w:rFonts w:ascii="Calibri" w:hAnsi="Calibri" w:cs="Calibri"/>
          <w:sz w:val="22"/>
          <w:szCs w:val="22"/>
        </w:rPr>
        <w:t>Șef</w:t>
      </w:r>
      <w:r w:rsidR="6B2CA3DE" w:rsidRPr="545CD5F3">
        <w:rPr>
          <w:rFonts w:ascii="Calibri" w:hAnsi="Calibri" w:cs="Calibri"/>
          <w:sz w:val="22"/>
          <w:szCs w:val="22"/>
        </w:rPr>
        <w:t xml:space="preserve"> lucr</w:t>
      </w:r>
      <w:r w:rsidR="6DE21036" w:rsidRPr="545CD5F3">
        <w:rPr>
          <w:rFonts w:ascii="Calibri" w:hAnsi="Calibri" w:cs="Calibri"/>
          <w:sz w:val="22"/>
          <w:szCs w:val="22"/>
        </w:rPr>
        <w:t xml:space="preserve">. </w:t>
      </w:r>
      <w:r w:rsidR="1336D3CE" w:rsidRPr="545CD5F3">
        <w:rPr>
          <w:rFonts w:ascii="Calibri" w:hAnsi="Calibri" w:cs="Calibri"/>
          <w:sz w:val="22"/>
          <w:szCs w:val="22"/>
        </w:rPr>
        <w:t xml:space="preserve">dr. ing. </w:t>
      </w:r>
      <w:r w:rsidR="480269B5" w:rsidRPr="545CD5F3">
        <w:rPr>
          <w:rFonts w:ascii="Calibri" w:hAnsi="Calibri" w:cs="Calibri"/>
          <w:sz w:val="22"/>
          <w:szCs w:val="22"/>
        </w:rPr>
        <w:t>CADAR RODICA DORINA</w:t>
      </w:r>
    </w:p>
    <w:p w14:paraId="5CD102B4" w14:textId="77777777" w:rsidR="00CC52D8" w:rsidRPr="0015302B" w:rsidRDefault="777A8074" w:rsidP="00CC52D8">
      <w:pPr>
        <w:ind w:left="1440" w:firstLine="720"/>
        <w:rPr>
          <w:rFonts w:ascii="Calibri" w:hAnsi="Calibri" w:cs="Calibri"/>
          <w:sz w:val="22"/>
          <w:szCs w:val="22"/>
        </w:rPr>
      </w:pPr>
      <w:r w:rsidRPr="545CD5F3">
        <w:rPr>
          <w:rFonts w:ascii="Calibri" w:hAnsi="Calibri" w:cs="Calibri"/>
          <w:sz w:val="22"/>
          <w:szCs w:val="22"/>
        </w:rPr>
        <w:t>Șef</w:t>
      </w:r>
      <w:r w:rsidR="6B2CA3DE" w:rsidRPr="545CD5F3">
        <w:rPr>
          <w:rFonts w:ascii="Calibri" w:hAnsi="Calibri" w:cs="Calibri"/>
          <w:sz w:val="22"/>
          <w:szCs w:val="22"/>
        </w:rPr>
        <w:t xml:space="preserve"> lucr</w:t>
      </w:r>
      <w:r w:rsidR="0A78C0C7" w:rsidRPr="545CD5F3">
        <w:rPr>
          <w:rFonts w:ascii="Calibri" w:hAnsi="Calibri" w:cs="Calibri"/>
          <w:sz w:val="22"/>
          <w:szCs w:val="22"/>
        </w:rPr>
        <w:t>.</w:t>
      </w:r>
      <w:r w:rsidR="1336D3CE" w:rsidRPr="545CD5F3">
        <w:rPr>
          <w:rFonts w:ascii="Calibri" w:hAnsi="Calibri" w:cs="Calibri"/>
          <w:sz w:val="22"/>
          <w:szCs w:val="22"/>
        </w:rPr>
        <w:t xml:space="preserve"> dr. ing. ORBAN ZSOLT LASZLO</w:t>
      </w:r>
    </w:p>
    <w:p w14:paraId="0F205A59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</w:p>
    <w:p w14:paraId="524365AF" w14:textId="03E4706C" w:rsidR="1336D3CE" w:rsidRDefault="1336D3CE" w:rsidP="545CD5F3">
      <w:pPr>
        <w:rPr>
          <w:rFonts w:ascii="Calibri" w:hAnsi="Calibri" w:cs="Calibri"/>
          <w:sz w:val="22"/>
          <w:szCs w:val="22"/>
        </w:rPr>
      </w:pPr>
      <w:r w:rsidRPr="545CD5F3">
        <w:rPr>
          <w:rFonts w:ascii="Calibri" w:hAnsi="Calibri" w:cs="Calibri"/>
          <w:sz w:val="22"/>
          <w:szCs w:val="22"/>
        </w:rPr>
        <w:t xml:space="preserve">Membri </w:t>
      </w:r>
      <w:r w:rsidR="777A8074" w:rsidRPr="545CD5F3">
        <w:rPr>
          <w:rFonts w:ascii="Calibri" w:hAnsi="Calibri" w:cs="Calibri"/>
          <w:sz w:val="22"/>
          <w:szCs w:val="22"/>
        </w:rPr>
        <w:t>supleanți</w:t>
      </w:r>
      <w:r w:rsidRPr="545CD5F3">
        <w:rPr>
          <w:rFonts w:ascii="Calibri" w:hAnsi="Calibri" w:cs="Calibri"/>
          <w:sz w:val="22"/>
          <w:szCs w:val="22"/>
        </w:rPr>
        <w:t>:</w:t>
      </w:r>
      <w:r>
        <w:tab/>
      </w:r>
      <w:r w:rsidR="777A8074" w:rsidRPr="545CD5F3">
        <w:rPr>
          <w:rFonts w:ascii="Calibri" w:hAnsi="Calibri" w:cs="Calibri"/>
          <w:sz w:val="22"/>
          <w:szCs w:val="22"/>
        </w:rPr>
        <w:t>Șef</w:t>
      </w:r>
      <w:r w:rsidR="6B2CA3DE" w:rsidRPr="545CD5F3">
        <w:rPr>
          <w:rFonts w:ascii="Calibri" w:hAnsi="Calibri" w:cs="Calibri"/>
          <w:sz w:val="22"/>
          <w:szCs w:val="22"/>
        </w:rPr>
        <w:t xml:space="preserve"> lucr</w:t>
      </w:r>
      <w:r w:rsidR="7D758C53" w:rsidRPr="545CD5F3">
        <w:rPr>
          <w:rFonts w:ascii="Calibri" w:hAnsi="Calibri" w:cs="Calibri"/>
          <w:sz w:val="22"/>
          <w:szCs w:val="22"/>
        </w:rPr>
        <w:t xml:space="preserve">. dr. ing. </w:t>
      </w:r>
      <w:r w:rsidR="4289F7B1" w:rsidRPr="545CD5F3">
        <w:rPr>
          <w:rFonts w:ascii="Calibri" w:hAnsi="Calibri" w:cs="Calibri"/>
          <w:sz w:val="22"/>
          <w:szCs w:val="22"/>
        </w:rPr>
        <w:t>BOITOR Melania Rozalia</w:t>
      </w:r>
    </w:p>
    <w:p w14:paraId="3174B703" w14:textId="77777777" w:rsidR="00C20106" w:rsidRPr="0015302B" w:rsidRDefault="00136BCE" w:rsidP="00C20106">
      <w:pPr>
        <w:ind w:left="1440" w:firstLine="720"/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Șef</w:t>
      </w:r>
      <w:r w:rsidR="0015302B" w:rsidRPr="0015302B">
        <w:rPr>
          <w:rFonts w:ascii="Calibri" w:hAnsi="Calibri" w:cs="Calibri"/>
          <w:sz w:val="22"/>
          <w:szCs w:val="22"/>
        </w:rPr>
        <w:t xml:space="preserve"> lucr</w:t>
      </w:r>
      <w:r w:rsidR="00C20106" w:rsidRPr="0015302B">
        <w:rPr>
          <w:rFonts w:ascii="Calibri" w:hAnsi="Calibri" w:cs="Calibri"/>
          <w:sz w:val="22"/>
          <w:szCs w:val="22"/>
        </w:rPr>
        <w:t>. dr. ing. BĂRBÎNŢĂ TEODOR DORIN</w:t>
      </w:r>
    </w:p>
    <w:p w14:paraId="659DCC46" w14:textId="77777777" w:rsidR="00C20106" w:rsidRPr="0015302B" w:rsidRDefault="777A8074" w:rsidP="00C20106">
      <w:pPr>
        <w:ind w:left="1440" w:firstLine="720"/>
        <w:rPr>
          <w:rFonts w:ascii="Calibri" w:hAnsi="Calibri" w:cs="Calibri"/>
          <w:sz w:val="22"/>
          <w:szCs w:val="22"/>
        </w:rPr>
      </w:pPr>
      <w:r w:rsidRPr="545CD5F3">
        <w:rPr>
          <w:rFonts w:ascii="Calibri" w:hAnsi="Calibri" w:cs="Calibri"/>
          <w:sz w:val="22"/>
          <w:szCs w:val="22"/>
        </w:rPr>
        <w:t>Șef</w:t>
      </w:r>
      <w:r w:rsidR="6B2CA3DE" w:rsidRPr="545CD5F3">
        <w:rPr>
          <w:rFonts w:ascii="Calibri" w:hAnsi="Calibri" w:cs="Calibri"/>
          <w:sz w:val="22"/>
          <w:szCs w:val="22"/>
        </w:rPr>
        <w:t xml:space="preserve"> lucr</w:t>
      </w:r>
      <w:r w:rsidR="7D758C53" w:rsidRPr="545CD5F3">
        <w:rPr>
          <w:rFonts w:ascii="Calibri" w:hAnsi="Calibri" w:cs="Calibri"/>
          <w:sz w:val="22"/>
          <w:szCs w:val="22"/>
        </w:rPr>
        <w:t>.</w:t>
      </w:r>
      <w:r w:rsidRPr="545CD5F3">
        <w:rPr>
          <w:rFonts w:ascii="Calibri" w:hAnsi="Calibri" w:cs="Calibri"/>
          <w:sz w:val="22"/>
          <w:szCs w:val="22"/>
        </w:rPr>
        <w:t xml:space="preserve"> </w:t>
      </w:r>
      <w:r w:rsidR="7D758C53" w:rsidRPr="545CD5F3">
        <w:rPr>
          <w:rFonts w:ascii="Calibri" w:hAnsi="Calibri" w:cs="Calibri"/>
          <w:sz w:val="22"/>
          <w:szCs w:val="22"/>
        </w:rPr>
        <w:t xml:space="preserve">dr. </w:t>
      </w:r>
      <w:r w:rsidR="3F0FDFB3" w:rsidRPr="545CD5F3">
        <w:rPr>
          <w:rFonts w:ascii="Calibri" w:hAnsi="Calibri" w:cs="Calibri"/>
          <w:sz w:val="22"/>
          <w:szCs w:val="22"/>
        </w:rPr>
        <w:t>i</w:t>
      </w:r>
      <w:r w:rsidR="7D758C53" w:rsidRPr="545CD5F3">
        <w:rPr>
          <w:rFonts w:ascii="Calibri" w:hAnsi="Calibri" w:cs="Calibri"/>
          <w:sz w:val="22"/>
          <w:szCs w:val="22"/>
        </w:rPr>
        <w:t>ng. PONDICHI-ALB CLAUDIA PETRINA</w:t>
      </w:r>
    </w:p>
    <w:p w14:paraId="7DC20AD6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  <w:t xml:space="preserve"> </w:t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</w:p>
    <w:p w14:paraId="1826A44A" w14:textId="7F0EA16D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>Secretar:</w:t>
      </w:r>
      <w:r>
        <w:tab/>
      </w:r>
      <w:r>
        <w:tab/>
      </w:r>
      <w:r w:rsidR="51CB5BFD" w:rsidRPr="1F7B2D6C">
        <w:rPr>
          <w:rFonts w:ascii="Calibri" w:hAnsi="Calibri" w:cs="Calibri"/>
          <w:sz w:val="22"/>
          <w:szCs w:val="22"/>
        </w:rPr>
        <w:t xml:space="preserve"> </w:t>
      </w:r>
      <w:r w:rsidR="00136BCE" w:rsidRPr="1F7B2D6C">
        <w:rPr>
          <w:rFonts w:ascii="Calibri" w:hAnsi="Calibri" w:cs="Calibri"/>
          <w:sz w:val="22"/>
          <w:szCs w:val="22"/>
        </w:rPr>
        <w:t>Șef</w:t>
      </w:r>
      <w:r w:rsidR="0015302B" w:rsidRPr="1F7B2D6C">
        <w:rPr>
          <w:rFonts w:ascii="Calibri" w:hAnsi="Calibri" w:cs="Calibri"/>
          <w:sz w:val="22"/>
          <w:szCs w:val="22"/>
        </w:rPr>
        <w:t xml:space="preserve"> lucr</w:t>
      </w:r>
      <w:r w:rsidR="00D8685A" w:rsidRPr="1F7B2D6C">
        <w:rPr>
          <w:rFonts w:ascii="Calibri" w:hAnsi="Calibri" w:cs="Calibri"/>
          <w:sz w:val="22"/>
          <w:szCs w:val="22"/>
        </w:rPr>
        <w:t>. dr. ing. CIOCAN REMUS</w:t>
      </w:r>
    </w:p>
    <w:p w14:paraId="1D7957C4" w14:textId="63248793" w:rsidR="00682C6E" w:rsidRPr="0015302B" w:rsidRDefault="62C3123C" w:rsidP="545CD5F3">
      <w:pPr>
        <w:rPr>
          <w:rFonts w:ascii="Calibri" w:hAnsi="Calibri" w:cs="Calibri"/>
          <w:color w:val="FF0000"/>
          <w:sz w:val="22"/>
          <w:szCs w:val="22"/>
        </w:rPr>
      </w:pPr>
      <w:r w:rsidRPr="545CD5F3">
        <w:rPr>
          <w:rFonts w:ascii="Calibri" w:hAnsi="Calibri" w:cs="Calibri"/>
          <w:sz w:val="22"/>
          <w:szCs w:val="22"/>
        </w:rPr>
        <w:t>Secretar</w:t>
      </w:r>
      <w:r w:rsidR="4C70B81B" w:rsidRPr="545CD5F3">
        <w:rPr>
          <w:rFonts w:ascii="Calibri" w:hAnsi="Calibri" w:cs="Calibri"/>
          <w:sz w:val="22"/>
          <w:szCs w:val="22"/>
        </w:rPr>
        <w:t xml:space="preserve"> supleant:</w:t>
      </w:r>
      <w:r w:rsidR="009C1F12">
        <w:tab/>
      </w:r>
      <w:r w:rsidR="7D758C53" w:rsidRPr="545CD5F3">
        <w:rPr>
          <w:rFonts w:ascii="Calibri" w:hAnsi="Calibri" w:cs="Calibri"/>
          <w:sz w:val="22"/>
          <w:szCs w:val="22"/>
        </w:rPr>
        <w:t xml:space="preserve"> </w:t>
      </w:r>
      <w:r w:rsidR="11D3C1E4" w:rsidRPr="545CD5F3">
        <w:rPr>
          <w:rFonts w:ascii="Calibri" w:hAnsi="Calibri" w:cs="Calibri"/>
          <w:sz w:val="22"/>
          <w:szCs w:val="22"/>
        </w:rPr>
        <w:t>Asist. drd. ing.  CHINDRIŞ IONUŢ IACOB</w:t>
      </w:r>
    </w:p>
    <w:p w14:paraId="5328CC79" w14:textId="77777777" w:rsidR="00415EA4" w:rsidRPr="0015302B" w:rsidRDefault="00415EA4" w:rsidP="00F470FB">
      <w:pPr>
        <w:rPr>
          <w:rFonts w:ascii="Calibri" w:hAnsi="Calibri" w:cs="Calibri"/>
          <w:sz w:val="22"/>
          <w:szCs w:val="22"/>
        </w:rPr>
      </w:pPr>
    </w:p>
    <w:p w14:paraId="5F3928BA" w14:textId="77777777" w:rsidR="000A26B1" w:rsidRPr="0015302B" w:rsidRDefault="000A26B1" w:rsidP="00F470FB">
      <w:pPr>
        <w:rPr>
          <w:rFonts w:ascii="Calibri" w:hAnsi="Calibri" w:cs="Calibri"/>
          <w:sz w:val="22"/>
          <w:szCs w:val="22"/>
        </w:rPr>
      </w:pPr>
    </w:p>
    <w:p w14:paraId="2EDC618E" w14:textId="77777777" w:rsidR="00CC52D8" w:rsidRPr="0015302B" w:rsidRDefault="00DF3802" w:rsidP="005A2914">
      <w:pPr>
        <w:numPr>
          <w:ilvl w:val="0"/>
          <w:numId w:val="5"/>
        </w:numPr>
        <w:tabs>
          <w:tab w:val="num" w:pos="360"/>
        </w:tabs>
        <w:ind w:hanging="589"/>
        <w:rPr>
          <w:rFonts w:ascii="Calibri" w:hAnsi="Calibri" w:cs="Calibri"/>
          <w:b/>
          <w:sz w:val="22"/>
          <w:szCs w:val="22"/>
        </w:rPr>
      </w:pPr>
      <w:r w:rsidRPr="0015302B">
        <w:rPr>
          <w:rFonts w:ascii="Calibri" w:hAnsi="Calibri" w:cs="Calibri"/>
          <w:b/>
          <w:sz w:val="22"/>
          <w:szCs w:val="22"/>
        </w:rPr>
        <w:t>CLĂ</w:t>
      </w:r>
      <w:r w:rsidR="00CC52D8" w:rsidRPr="0015302B">
        <w:rPr>
          <w:rFonts w:ascii="Calibri" w:hAnsi="Calibri" w:cs="Calibri"/>
          <w:b/>
          <w:sz w:val="22"/>
          <w:szCs w:val="22"/>
        </w:rPr>
        <w:t>DIRI VERZI</w:t>
      </w:r>
    </w:p>
    <w:p w14:paraId="57975356" w14:textId="77777777" w:rsidR="00CC52D8" w:rsidRPr="0015302B" w:rsidRDefault="00CC52D8" w:rsidP="00CC52D8">
      <w:pPr>
        <w:ind w:left="1069"/>
        <w:rPr>
          <w:rFonts w:ascii="Calibri" w:hAnsi="Calibri" w:cs="Calibri"/>
          <w:sz w:val="22"/>
          <w:szCs w:val="22"/>
        </w:rPr>
      </w:pPr>
    </w:p>
    <w:p w14:paraId="6364E068" w14:textId="77777777" w:rsidR="00CC52D8" w:rsidRPr="0015302B" w:rsidRDefault="00136BCE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Președinte</w:t>
      </w:r>
      <w:r w:rsidR="00CC52D8" w:rsidRPr="0015302B">
        <w:rPr>
          <w:rFonts w:ascii="Calibri" w:hAnsi="Calibri" w:cs="Calibri"/>
          <w:sz w:val="22"/>
          <w:szCs w:val="22"/>
        </w:rPr>
        <w:t>:</w:t>
      </w:r>
      <w:r w:rsidR="00CC52D8" w:rsidRPr="0015302B">
        <w:rPr>
          <w:rFonts w:ascii="Calibri" w:hAnsi="Calibri" w:cs="Calibri"/>
          <w:sz w:val="22"/>
          <w:szCs w:val="22"/>
        </w:rPr>
        <w:tab/>
      </w:r>
      <w:r w:rsidR="00CC52D8" w:rsidRPr="0015302B">
        <w:rPr>
          <w:rFonts w:ascii="Calibri" w:hAnsi="Calibri" w:cs="Calibri"/>
          <w:sz w:val="22"/>
          <w:szCs w:val="22"/>
        </w:rPr>
        <w:tab/>
      </w:r>
      <w:r w:rsidR="005036BC" w:rsidRPr="0015302B">
        <w:rPr>
          <w:rFonts w:ascii="Calibri" w:hAnsi="Calibri" w:cs="Calibri"/>
          <w:sz w:val="22"/>
          <w:szCs w:val="22"/>
        </w:rPr>
        <w:t>Prof</w:t>
      </w:r>
      <w:r w:rsidR="009F3120" w:rsidRPr="0015302B">
        <w:rPr>
          <w:rFonts w:ascii="Calibri" w:hAnsi="Calibri" w:cs="Calibri"/>
          <w:sz w:val="22"/>
          <w:szCs w:val="22"/>
        </w:rPr>
        <w:t>.</w:t>
      </w:r>
      <w:r w:rsidR="00CC52D8" w:rsidRPr="0015302B">
        <w:rPr>
          <w:rFonts w:ascii="Calibri" w:hAnsi="Calibri" w:cs="Calibri"/>
          <w:sz w:val="22"/>
          <w:szCs w:val="22"/>
        </w:rPr>
        <w:t xml:space="preserve"> dr. ing. MOGA LIGIA MIHAELA</w:t>
      </w:r>
    </w:p>
    <w:p w14:paraId="559FDDB8" w14:textId="0ABBFD45" w:rsidR="00CC52D8" w:rsidRPr="0015302B" w:rsidRDefault="1336D3CE" w:rsidP="545CD5F3">
      <w:pPr>
        <w:rPr>
          <w:rFonts w:ascii="Calibri" w:hAnsi="Calibri" w:cs="Calibri"/>
          <w:sz w:val="22"/>
          <w:szCs w:val="22"/>
        </w:rPr>
      </w:pPr>
      <w:r w:rsidRPr="545CD5F3">
        <w:rPr>
          <w:rFonts w:ascii="Calibri" w:hAnsi="Calibri" w:cs="Calibri"/>
          <w:sz w:val="22"/>
          <w:szCs w:val="22"/>
        </w:rPr>
        <w:t>Membri:</w:t>
      </w:r>
      <w:r w:rsidR="009F3120">
        <w:tab/>
      </w:r>
      <w:r w:rsidR="009F3120">
        <w:tab/>
      </w:r>
      <w:r w:rsidR="0A78C0C7" w:rsidRPr="545CD5F3">
        <w:rPr>
          <w:rFonts w:ascii="Calibri" w:hAnsi="Calibri" w:cs="Calibri"/>
          <w:sz w:val="22"/>
          <w:szCs w:val="22"/>
        </w:rPr>
        <w:t>Conf.</w:t>
      </w:r>
      <w:r w:rsidR="6ACDC6F9" w:rsidRPr="545CD5F3">
        <w:rPr>
          <w:rFonts w:ascii="Calibri" w:hAnsi="Calibri" w:cs="Calibri"/>
          <w:sz w:val="22"/>
          <w:szCs w:val="22"/>
        </w:rPr>
        <w:t xml:space="preserve"> </w:t>
      </w:r>
      <w:r w:rsidRPr="545CD5F3">
        <w:rPr>
          <w:rFonts w:ascii="Calibri" w:hAnsi="Calibri" w:cs="Calibri"/>
          <w:sz w:val="22"/>
          <w:szCs w:val="22"/>
        </w:rPr>
        <w:t xml:space="preserve">dr. ing. TĂMAȘ – GAVREA DANIELA ROXANA </w:t>
      </w:r>
      <w:r w:rsidR="6A697507" w:rsidRPr="00C54F49">
        <w:rPr>
          <w:rFonts w:ascii="Calibri" w:hAnsi="Calibri" w:cs="Calibri"/>
          <w:b/>
          <w:bCs/>
          <w:i/>
          <w:iCs/>
          <w:sz w:val="22"/>
          <w:szCs w:val="22"/>
        </w:rPr>
        <w:t xml:space="preserve">– </w:t>
      </w:r>
      <w:r w:rsidR="777A8074" w:rsidRPr="00C54F49">
        <w:rPr>
          <w:rFonts w:ascii="Calibri" w:hAnsi="Calibri" w:cs="Calibri"/>
          <w:b/>
          <w:bCs/>
          <w:i/>
          <w:iCs/>
          <w:sz w:val="22"/>
          <w:szCs w:val="22"/>
        </w:rPr>
        <w:t>președinte</w:t>
      </w:r>
      <w:r w:rsidR="6A697507" w:rsidRPr="00C54F49">
        <w:rPr>
          <w:rFonts w:ascii="Calibri" w:hAnsi="Calibri" w:cs="Calibri"/>
          <w:b/>
          <w:bCs/>
          <w:i/>
          <w:iCs/>
          <w:sz w:val="22"/>
          <w:szCs w:val="22"/>
        </w:rPr>
        <w:t xml:space="preserve"> supleant</w:t>
      </w:r>
    </w:p>
    <w:p w14:paraId="7109BE12" w14:textId="77777777" w:rsidR="007A657F" w:rsidRPr="0015302B" w:rsidRDefault="007A657F" w:rsidP="007A657F">
      <w:pPr>
        <w:ind w:left="1440" w:firstLine="720"/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Conf. dr. arh. MOLDOVAN IOANA M</w:t>
      </w:r>
      <w:r w:rsidR="0015302B" w:rsidRPr="0015302B">
        <w:rPr>
          <w:rFonts w:ascii="Calibri" w:hAnsi="Calibri" w:cs="Calibri"/>
          <w:sz w:val="22"/>
          <w:szCs w:val="22"/>
        </w:rPr>
        <w:t>Ă</w:t>
      </w:r>
      <w:r w:rsidRPr="0015302B">
        <w:rPr>
          <w:rFonts w:ascii="Calibri" w:hAnsi="Calibri" w:cs="Calibri"/>
          <w:sz w:val="22"/>
          <w:szCs w:val="22"/>
        </w:rPr>
        <w:t>D</w:t>
      </w:r>
      <w:r w:rsidR="0015302B" w:rsidRPr="0015302B">
        <w:rPr>
          <w:rFonts w:ascii="Calibri" w:hAnsi="Calibri" w:cs="Calibri"/>
          <w:sz w:val="22"/>
          <w:szCs w:val="22"/>
        </w:rPr>
        <w:t>Ă</w:t>
      </w:r>
      <w:r w:rsidRPr="0015302B">
        <w:rPr>
          <w:rFonts w:ascii="Calibri" w:hAnsi="Calibri" w:cs="Calibri"/>
          <w:sz w:val="22"/>
          <w:szCs w:val="22"/>
        </w:rPr>
        <w:t>LINA</w:t>
      </w:r>
    </w:p>
    <w:p w14:paraId="1DCDBDC4" w14:textId="77777777" w:rsidR="00CC52D8" w:rsidRPr="0015302B" w:rsidRDefault="777A8074" w:rsidP="00CC52D8">
      <w:pPr>
        <w:ind w:left="1440" w:firstLine="720"/>
        <w:rPr>
          <w:rFonts w:ascii="Calibri" w:hAnsi="Calibri" w:cs="Calibri"/>
          <w:sz w:val="22"/>
          <w:szCs w:val="22"/>
        </w:rPr>
      </w:pPr>
      <w:r w:rsidRPr="545CD5F3">
        <w:rPr>
          <w:rFonts w:ascii="Calibri" w:hAnsi="Calibri" w:cs="Calibri"/>
          <w:sz w:val="22"/>
          <w:szCs w:val="22"/>
        </w:rPr>
        <w:t>Șef</w:t>
      </w:r>
      <w:r w:rsidR="6B2CA3DE" w:rsidRPr="545CD5F3">
        <w:rPr>
          <w:rFonts w:ascii="Calibri" w:hAnsi="Calibri" w:cs="Calibri"/>
          <w:sz w:val="22"/>
          <w:szCs w:val="22"/>
        </w:rPr>
        <w:t xml:space="preserve"> lucr</w:t>
      </w:r>
      <w:r w:rsidR="0A78C0C7" w:rsidRPr="545CD5F3">
        <w:rPr>
          <w:rFonts w:ascii="Calibri" w:hAnsi="Calibri" w:cs="Calibri"/>
          <w:sz w:val="22"/>
          <w:szCs w:val="22"/>
        </w:rPr>
        <w:t>.</w:t>
      </w:r>
      <w:r w:rsidR="1336D3CE" w:rsidRPr="545CD5F3">
        <w:rPr>
          <w:rFonts w:ascii="Calibri" w:hAnsi="Calibri" w:cs="Calibri"/>
          <w:sz w:val="22"/>
          <w:szCs w:val="22"/>
        </w:rPr>
        <w:t xml:space="preserve"> dr. ing. MIRCEA ANDREEA TEREZIA</w:t>
      </w:r>
    </w:p>
    <w:p w14:paraId="0B8C8580" w14:textId="66ECB6EF" w:rsidR="15723C03" w:rsidRDefault="15723C03" w:rsidP="1F7B2D6C">
      <w:pPr>
        <w:spacing w:line="259" w:lineRule="auto"/>
        <w:ind w:left="1440" w:firstLine="720"/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>Șef lucr. dr. ing. ROMAN PINTICAN MARIA NICOLETA</w:t>
      </w:r>
    </w:p>
    <w:p w14:paraId="78F5BA2D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</w:p>
    <w:p w14:paraId="05F45679" w14:textId="77777777" w:rsidR="00654E7F" w:rsidRPr="0015302B" w:rsidRDefault="00CC52D8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 xml:space="preserve">Membri </w:t>
      </w:r>
      <w:r w:rsidR="00136BCE" w:rsidRPr="0015302B">
        <w:rPr>
          <w:rFonts w:ascii="Calibri" w:hAnsi="Calibri" w:cs="Calibri"/>
          <w:sz w:val="22"/>
          <w:szCs w:val="22"/>
        </w:rPr>
        <w:t>supleanți</w:t>
      </w:r>
      <w:r w:rsidRPr="0015302B">
        <w:rPr>
          <w:rFonts w:ascii="Calibri" w:hAnsi="Calibri" w:cs="Calibri"/>
          <w:sz w:val="22"/>
          <w:szCs w:val="22"/>
        </w:rPr>
        <w:t xml:space="preserve">: </w:t>
      </w:r>
      <w:r w:rsidRPr="0015302B">
        <w:rPr>
          <w:rFonts w:ascii="Calibri" w:hAnsi="Calibri" w:cs="Calibri"/>
          <w:sz w:val="22"/>
          <w:szCs w:val="22"/>
        </w:rPr>
        <w:tab/>
      </w:r>
      <w:r w:rsidR="00654E7F" w:rsidRPr="0015302B">
        <w:rPr>
          <w:rFonts w:ascii="Calibri" w:hAnsi="Calibri" w:cs="Calibri"/>
          <w:sz w:val="22"/>
          <w:szCs w:val="22"/>
        </w:rPr>
        <w:t>Prof. dr. ing. AȘCHILEAN IOAN</w:t>
      </w:r>
    </w:p>
    <w:p w14:paraId="09A618D5" w14:textId="77777777" w:rsidR="00CC52D8" w:rsidRPr="0015302B" w:rsidRDefault="00136BCE" w:rsidP="00654E7F">
      <w:pPr>
        <w:ind w:left="1440" w:firstLine="720"/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Șef</w:t>
      </w:r>
      <w:r w:rsidR="0015302B" w:rsidRPr="0015302B">
        <w:rPr>
          <w:rFonts w:ascii="Calibri" w:hAnsi="Calibri" w:cs="Calibri"/>
          <w:sz w:val="22"/>
          <w:szCs w:val="22"/>
        </w:rPr>
        <w:t xml:space="preserve"> lucr</w:t>
      </w:r>
      <w:r w:rsidR="009F3120" w:rsidRPr="0015302B">
        <w:rPr>
          <w:rFonts w:ascii="Calibri" w:hAnsi="Calibri" w:cs="Calibri"/>
          <w:sz w:val="22"/>
          <w:szCs w:val="22"/>
        </w:rPr>
        <w:t>.</w:t>
      </w:r>
      <w:r w:rsidR="00BD537B" w:rsidRPr="0015302B">
        <w:rPr>
          <w:rFonts w:ascii="Calibri" w:hAnsi="Calibri" w:cs="Calibri"/>
          <w:sz w:val="22"/>
          <w:szCs w:val="22"/>
        </w:rPr>
        <w:t xml:space="preserve"> dr. ing</w:t>
      </w:r>
      <w:r w:rsidR="00CC52D8" w:rsidRPr="0015302B">
        <w:rPr>
          <w:rFonts w:ascii="Calibri" w:hAnsi="Calibri" w:cs="Calibri"/>
          <w:sz w:val="22"/>
          <w:szCs w:val="22"/>
        </w:rPr>
        <w:t>. DÂRMON RUXANDRA MIHAELA</w:t>
      </w:r>
    </w:p>
    <w:p w14:paraId="441351AF" w14:textId="77777777" w:rsidR="00CC52D8" w:rsidRPr="0015302B" w:rsidRDefault="00136BCE" w:rsidP="00CC52D8">
      <w:pPr>
        <w:ind w:left="1440" w:firstLine="720"/>
        <w:jc w:val="both"/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Șef</w:t>
      </w:r>
      <w:r w:rsidR="0015302B" w:rsidRPr="0015302B">
        <w:rPr>
          <w:rFonts w:ascii="Calibri" w:hAnsi="Calibri" w:cs="Calibri"/>
          <w:sz w:val="22"/>
          <w:szCs w:val="22"/>
        </w:rPr>
        <w:t xml:space="preserve"> lucr</w:t>
      </w:r>
      <w:r w:rsidR="009F3120" w:rsidRPr="0015302B">
        <w:rPr>
          <w:rFonts w:ascii="Calibri" w:hAnsi="Calibri" w:cs="Calibri"/>
          <w:sz w:val="22"/>
          <w:szCs w:val="22"/>
        </w:rPr>
        <w:t>.</w:t>
      </w:r>
      <w:r w:rsidR="00CC52D8" w:rsidRPr="0015302B">
        <w:rPr>
          <w:rFonts w:ascii="Calibri" w:hAnsi="Calibri" w:cs="Calibri"/>
          <w:sz w:val="22"/>
          <w:szCs w:val="22"/>
        </w:rPr>
        <w:t xml:space="preserve"> dr. ing. JUMATE ELENA</w:t>
      </w:r>
    </w:p>
    <w:p w14:paraId="34318A28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</w:p>
    <w:p w14:paraId="6B8DE35D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Secretar:</w:t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="00136BCE" w:rsidRPr="0015302B">
        <w:rPr>
          <w:rFonts w:ascii="Calibri" w:hAnsi="Calibri" w:cs="Calibri"/>
          <w:sz w:val="22"/>
          <w:szCs w:val="22"/>
        </w:rPr>
        <w:t>Șef</w:t>
      </w:r>
      <w:r w:rsidR="0015302B" w:rsidRPr="0015302B">
        <w:rPr>
          <w:rFonts w:ascii="Calibri" w:hAnsi="Calibri" w:cs="Calibri"/>
          <w:sz w:val="22"/>
          <w:szCs w:val="22"/>
        </w:rPr>
        <w:t xml:space="preserve"> lucr</w:t>
      </w:r>
      <w:r w:rsidR="005036BC" w:rsidRPr="0015302B">
        <w:rPr>
          <w:rFonts w:ascii="Calibri" w:hAnsi="Calibri" w:cs="Calibri"/>
          <w:sz w:val="22"/>
          <w:szCs w:val="22"/>
        </w:rPr>
        <w:t>. dr. ing. PLEȘA LUMINIȚA MONICA</w:t>
      </w:r>
    </w:p>
    <w:p w14:paraId="3D5867E3" w14:textId="77777777" w:rsidR="00F10663" w:rsidRPr="0015302B" w:rsidRDefault="62C3123C" w:rsidP="00CC52D8">
      <w:pPr>
        <w:rPr>
          <w:rFonts w:ascii="Calibri" w:hAnsi="Calibri" w:cs="Calibri"/>
          <w:sz w:val="22"/>
          <w:szCs w:val="22"/>
        </w:rPr>
      </w:pPr>
      <w:r w:rsidRPr="545CD5F3">
        <w:rPr>
          <w:rFonts w:ascii="Calibri" w:hAnsi="Calibri" w:cs="Calibri"/>
          <w:sz w:val="22"/>
          <w:szCs w:val="22"/>
        </w:rPr>
        <w:t>Secretar</w:t>
      </w:r>
      <w:r w:rsidR="4C70B81B" w:rsidRPr="545CD5F3">
        <w:rPr>
          <w:rFonts w:ascii="Calibri" w:hAnsi="Calibri" w:cs="Calibri"/>
          <w:sz w:val="22"/>
          <w:szCs w:val="22"/>
        </w:rPr>
        <w:t xml:space="preserve"> supleant:</w:t>
      </w:r>
      <w:r w:rsidR="009C1F12">
        <w:tab/>
      </w:r>
      <w:r w:rsidR="777A8074" w:rsidRPr="545CD5F3">
        <w:rPr>
          <w:rFonts w:ascii="Calibri" w:hAnsi="Calibri" w:cs="Calibri"/>
          <w:sz w:val="22"/>
          <w:szCs w:val="22"/>
        </w:rPr>
        <w:t>Șef</w:t>
      </w:r>
      <w:r w:rsidR="6B2CA3DE" w:rsidRPr="545CD5F3">
        <w:rPr>
          <w:rFonts w:ascii="Calibri" w:hAnsi="Calibri" w:cs="Calibri"/>
          <w:sz w:val="22"/>
          <w:szCs w:val="22"/>
        </w:rPr>
        <w:t xml:space="preserve"> lucr</w:t>
      </w:r>
      <w:r w:rsidR="3F0FDFB3" w:rsidRPr="545CD5F3">
        <w:rPr>
          <w:rFonts w:ascii="Calibri" w:hAnsi="Calibri" w:cs="Calibri"/>
          <w:sz w:val="22"/>
          <w:szCs w:val="22"/>
        </w:rPr>
        <w:t>. dr.</w:t>
      </w:r>
      <w:r w:rsidR="777A8074" w:rsidRPr="545CD5F3">
        <w:rPr>
          <w:rFonts w:ascii="Calibri" w:hAnsi="Calibri" w:cs="Calibri"/>
          <w:sz w:val="22"/>
          <w:szCs w:val="22"/>
        </w:rPr>
        <w:t xml:space="preserve"> </w:t>
      </w:r>
      <w:r w:rsidR="3F0FDFB3" w:rsidRPr="545CD5F3">
        <w:rPr>
          <w:rFonts w:ascii="Calibri" w:hAnsi="Calibri" w:cs="Calibri"/>
          <w:sz w:val="22"/>
          <w:szCs w:val="22"/>
        </w:rPr>
        <w:t>ing. STANCA SIMONA EMANUELA</w:t>
      </w:r>
    </w:p>
    <w:p w14:paraId="432F64D4" w14:textId="32A3CD85" w:rsidR="545CD5F3" w:rsidRDefault="545CD5F3" w:rsidP="545CD5F3">
      <w:pPr>
        <w:rPr>
          <w:rFonts w:ascii="Calibri" w:hAnsi="Calibri" w:cs="Calibri"/>
          <w:sz w:val="22"/>
          <w:szCs w:val="22"/>
        </w:rPr>
      </w:pPr>
    </w:p>
    <w:p w14:paraId="177117E4" w14:textId="4D6E7705" w:rsidR="545CD5F3" w:rsidRDefault="545CD5F3" w:rsidP="545CD5F3">
      <w:pPr>
        <w:rPr>
          <w:rFonts w:ascii="Calibri" w:hAnsi="Calibri" w:cs="Calibri"/>
          <w:sz w:val="22"/>
          <w:szCs w:val="22"/>
        </w:rPr>
      </w:pPr>
    </w:p>
    <w:p w14:paraId="0396481C" w14:textId="77777777" w:rsidR="00CC52D8" w:rsidRPr="0015302B" w:rsidRDefault="00CC52D8" w:rsidP="005A2914">
      <w:pPr>
        <w:numPr>
          <w:ilvl w:val="0"/>
          <w:numId w:val="5"/>
        </w:numPr>
        <w:tabs>
          <w:tab w:val="num" w:pos="360"/>
        </w:tabs>
        <w:ind w:hanging="589"/>
        <w:rPr>
          <w:rFonts w:ascii="Calibri" w:hAnsi="Calibri" w:cs="Calibri"/>
          <w:b/>
          <w:sz w:val="22"/>
          <w:szCs w:val="22"/>
        </w:rPr>
      </w:pPr>
      <w:r w:rsidRPr="0015302B">
        <w:rPr>
          <w:rFonts w:ascii="Calibri" w:hAnsi="Calibri" w:cs="Calibri"/>
          <w:b/>
          <w:sz w:val="22"/>
          <w:szCs w:val="22"/>
        </w:rPr>
        <w:t>MANAGEMENTUL PROIECTELOR ŞI EVALUAREA PROPRIETǍŢII</w:t>
      </w:r>
    </w:p>
    <w:p w14:paraId="37590914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</w:p>
    <w:p w14:paraId="6DBE12DD" w14:textId="7DEE6243" w:rsidR="00CC52D8" w:rsidRPr="0015302B" w:rsidRDefault="777A8074" w:rsidP="1F7B2D6C">
      <w:pPr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>Președinte</w:t>
      </w:r>
      <w:r w:rsidR="1336D3CE" w:rsidRPr="1F7B2D6C">
        <w:rPr>
          <w:rFonts w:ascii="Calibri" w:hAnsi="Calibri" w:cs="Calibri"/>
          <w:sz w:val="22"/>
          <w:szCs w:val="22"/>
        </w:rPr>
        <w:t>:</w:t>
      </w:r>
      <w:r w:rsidR="00136BCE">
        <w:tab/>
      </w:r>
      <w:r w:rsidR="00136BCE">
        <w:tab/>
      </w:r>
      <w:r w:rsidR="3603CCEA" w:rsidRPr="1F7B2D6C">
        <w:rPr>
          <w:rFonts w:ascii="Calibri" w:hAnsi="Calibri" w:cs="Calibri"/>
          <w:sz w:val="22"/>
          <w:szCs w:val="22"/>
        </w:rPr>
        <w:t>Conf. dr. ec. CIPLEA SORINA ANAMARIA</w:t>
      </w:r>
    </w:p>
    <w:p w14:paraId="2FE696E1" w14:textId="287AA506" w:rsidR="00CC52D8" w:rsidRPr="0015302B" w:rsidRDefault="6ACDC6F9" w:rsidP="1F7B2D6C">
      <w:pPr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>Membri</w:t>
      </w:r>
      <w:r w:rsidR="1336D3CE" w:rsidRPr="1F7B2D6C">
        <w:rPr>
          <w:rFonts w:ascii="Calibri" w:hAnsi="Calibri" w:cs="Calibri"/>
          <w:sz w:val="22"/>
          <w:szCs w:val="22"/>
        </w:rPr>
        <w:t>:</w:t>
      </w:r>
      <w:r w:rsidR="00F77887">
        <w:tab/>
      </w:r>
      <w:r w:rsidR="00F77887">
        <w:tab/>
      </w:r>
      <w:r w:rsidR="0A78C0C7" w:rsidRPr="1F7B2D6C">
        <w:rPr>
          <w:rFonts w:ascii="Calibri" w:hAnsi="Calibri" w:cs="Calibri"/>
          <w:sz w:val="22"/>
          <w:szCs w:val="22"/>
        </w:rPr>
        <w:t>Conf.</w:t>
      </w:r>
      <w:r w:rsidR="7D0153F5" w:rsidRPr="1F7B2D6C">
        <w:rPr>
          <w:rFonts w:ascii="Calibri" w:hAnsi="Calibri" w:cs="Calibri"/>
          <w:sz w:val="22"/>
          <w:szCs w:val="22"/>
        </w:rPr>
        <w:t xml:space="preserve"> dr. ing. GAVRIȘ</w:t>
      </w:r>
      <w:r w:rsidR="1336D3CE" w:rsidRPr="1F7B2D6C">
        <w:rPr>
          <w:rFonts w:ascii="Calibri" w:hAnsi="Calibri" w:cs="Calibri"/>
          <w:sz w:val="22"/>
          <w:szCs w:val="22"/>
        </w:rPr>
        <w:t xml:space="preserve"> </w:t>
      </w:r>
      <w:r w:rsidR="3F0FDFB3" w:rsidRPr="1F7B2D6C">
        <w:rPr>
          <w:rFonts w:ascii="Calibri" w:hAnsi="Calibri" w:cs="Calibri"/>
          <w:sz w:val="22"/>
          <w:szCs w:val="22"/>
        </w:rPr>
        <w:t xml:space="preserve">PASCU </w:t>
      </w:r>
      <w:r w:rsidR="1336D3CE" w:rsidRPr="1F7B2D6C">
        <w:rPr>
          <w:rFonts w:ascii="Calibri" w:hAnsi="Calibri" w:cs="Calibri"/>
          <w:sz w:val="22"/>
          <w:szCs w:val="22"/>
        </w:rPr>
        <w:t>OVIDIU GAVRIL</w:t>
      </w:r>
      <w:r w:rsidR="6A697507" w:rsidRPr="1F7B2D6C">
        <w:rPr>
          <w:rFonts w:ascii="Calibri" w:hAnsi="Calibri" w:cs="Calibri"/>
          <w:sz w:val="22"/>
          <w:szCs w:val="22"/>
        </w:rPr>
        <w:t xml:space="preserve"> </w:t>
      </w:r>
      <w:r w:rsidR="02C0041F" w:rsidRPr="00C54F49">
        <w:rPr>
          <w:rFonts w:ascii="Calibri" w:hAnsi="Calibri" w:cs="Calibri"/>
          <w:b/>
          <w:bCs/>
          <w:i/>
          <w:iCs/>
          <w:sz w:val="22"/>
          <w:szCs w:val="22"/>
        </w:rPr>
        <w:t>– președinte supleant</w:t>
      </w:r>
    </w:p>
    <w:p w14:paraId="27F2EBB7" w14:textId="77777777" w:rsidR="00CC52D8" w:rsidRPr="0015302B" w:rsidRDefault="00136BCE" w:rsidP="00CC52D8">
      <w:pPr>
        <w:ind w:left="1440" w:firstLine="720"/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Șef</w:t>
      </w:r>
      <w:r w:rsidR="0015302B" w:rsidRPr="0015302B">
        <w:rPr>
          <w:rFonts w:ascii="Calibri" w:hAnsi="Calibri" w:cs="Calibri"/>
          <w:sz w:val="22"/>
          <w:szCs w:val="22"/>
        </w:rPr>
        <w:t xml:space="preserve"> lucr</w:t>
      </w:r>
      <w:r w:rsidR="009F3120" w:rsidRPr="0015302B">
        <w:rPr>
          <w:rFonts w:ascii="Calibri" w:hAnsi="Calibri" w:cs="Calibri"/>
          <w:sz w:val="22"/>
          <w:szCs w:val="22"/>
        </w:rPr>
        <w:t>.</w:t>
      </w:r>
      <w:r w:rsidR="00CC52D8" w:rsidRPr="0015302B">
        <w:rPr>
          <w:rFonts w:ascii="Calibri" w:hAnsi="Calibri" w:cs="Calibri"/>
          <w:sz w:val="22"/>
          <w:szCs w:val="22"/>
        </w:rPr>
        <w:t xml:space="preserve"> dr. ing. DAN HOREA STELIAN</w:t>
      </w:r>
    </w:p>
    <w:p w14:paraId="2D498E65" w14:textId="26A55FB9" w:rsidR="004B7EFE" w:rsidRPr="0015302B" w:rsidRDefault="777A8074" w:rsidP="00CC52D8">
      <w:pPr>
        <w:ind w:left="1440" w:firstLine="720"/>
        <w:rPr>
          <w:rFonts w:ascii="Calibri" w:hAnsi="Calibri" w:cs="Calibri"/>
          <w:sz w:val="22"/>
          <w:szCs w:val="22"/>
        </w:rPr>
      </w:pPr>
      <w:r w:rsidRPr="545CD5F3">
        <w:rPr>
          <w:rFonts w:ascii="Calibri" w:hAnsi="Calibri" w:cs="Calibri"/>
          <w:sz w:val="22"/>
          <w:szCs w:val="22"/>
        </w:rPr>
        <w:t>Șef</w:t>
      </w:r>
      <w:r w:rsidR="6B2CA3DE" w:rsidRPr="545CD5F3">
        <w:rPr>
          <w:rFonts w:ascii="Calibri" w:hAnsi="Calibri" w:cs="Calibri"/>
          <w:sz w:val="22"/>
          <w:szCs w:val="22"/>
        </w:rPr>
        <w:t xml:space="preserve"> lucr</w:t>
      </w:r>
      <w:r w:rsidR="4FBC4989" w:rsidRPr="545CD5F3">
        <w:rPr>
          <w:rFonts w:ascii="Calibri" w:hAnsi="Calibri" w:cs="Calibri"/>
          <w:sz w:val="22"/>
          <w:szCs w:val="22"/>
        </w:rPr>
        <w:t>. dr. ing. DUMITRAN MIHAELA</w:t>
      </w:r>
    </w:p>
    <w:p w14:paraId="204C8358" w14:textId="4AD206F6" w:rsidR="00CC52D8" w:rsidRPr="0015302B" w:rsidRDefault="792342C1" w:rsidP="1F7B2D6C">
      <w:pPr>
        <w:ind w:firstLine="2160"/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>Șef lucr. dr. ing. SUCALĂ DORINA</w:t>
      </w:r>
    </w:p>
    <w:p w14:paraId="79E87408" w14:textId="51E84E5E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</w:p>
    <w:p w14:paraId="65B851B6" w14:textId="7D502644" w:rsidR="00CC52D8" w:rsidRPr="0015302B" w:rsidRDefault="1336D3CE" w:rsidP="00CC52D8">
      <w:pPr>
        <w:rPr>
          <w:rFonts w:ascii="Calibri" w:hAnsi="Calibri" w:cs="Calibri"/>
          <w:sz w:val="22"/>
          <w:szCs w:val="22"/>
        </w:rPr>
      </w:pPr>
      <w:r w:rsidRPr="545CD5F3">
        <w:rPr>
          <w:rFonts w:ascii="Calibri" w:hAnsi="Calibri" w:cs="Calibri"/>
          <w:sz w:val="22"/>
          <w:szCs w:val="22"/>
        </w:rPr>
        <w:t xml:space="preserve">Membri </w:t>
      </w:r>
      <w:r w:rsidR="777A8074" w:rsidRPr="545CD5F3">
        <w:rPr>
          <w:rFonts w:ascii="Calibri" w:hAnsi="Calibri" w:cs="Calibri"/>
          <w:sz w:val="22"/>
          <w:szCs w:val="22"/>
        </w:rPr>
        <w:t>supleanți</w:t>
      </w:r>
      <w:r w:rsidRPr="545CD5F3">
        <w:rPr>
          <w:rFonts w:ascii="Calibri" w:hAnsi="Calibri" w:cs="Calibri"/>
          <w:sz w:val="22"/>
          <w:szCs w:val="22"/>
        </w:rPr>
        <w:t>:</w:t>
      </w:r>
      <w:r w:rsidR="00CC52D8">
        <w:tab/>
      </w:r>
      <w:r w:rsidR="777A8074" w:rsidRPr="545CD5F3">
        <w:rPr>
          <w:rFonts w:ascii="Calibri" w:hAnsi="Calibri" w:cs="Calibri"/>
          <w:sz w:val="22"/>
          <w:szCs w:val="22"/>
        </w:rPr>
        <w:t>Șef</w:t>
      </w:r>
      <w:r w:rsidR="6B2CA3DE" w:rsidRPr="545CD5F3">
        <w:rPr>
          <w:rFonts w:ascii="Calibri" w:hAnsi="Calibri" w:cs="Calibri"/>
          <w:sz w:val="22"/>
          <w:szCs w:val="22"/>
        </w:rPr>
        <w:t xml:space="preserve"> lucr</w:t>
      </w:r>
      <w:r w:rsidR="000D8876" w:rsidRPr="545CD5F3">
        <w:rPr>
          <w:rFonts w:ascii="Calibri" w:hAnsi="Calibri" w:cs="Calibri"/>
          <w:sz w:val="22"/>
          <w:szCs w:val="22"/>
        </w:rPr>
        <w:t>. dr. ing. MIRCEA ANDREEA-TEREZIA</w:t>
      </w:r>
    </w:p>
    <w:p w14:paraId="51F9B59A" w14:textId="77777777" w:rsidR="00987C24" w:rsidRPr="0015302B" w:rsidRDefault="00136BCE" w:rsidP="00987C24">
      <w:pPr>
        <w:ind w:left="1440" w:firstLine="720"/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Șef</w:t>
      </w:r>
      <w:r w:rsidR="0015302B" w:rsidRPr="0015302B">
        <w:rPr>
          <w:rFonts w:ascii="Calibri" w:hAnsi="Calibri" w:cs="Calibri"/>
          <w:sz w:val="22"/>
          <w:szCs w:val="22"/>
        </w:rPr>
        <w:t xml:space="preserve"> lucr</w:t>
      </w:r>
      <w:r w:rsidR="00987C24" w:rsidRPr="0015302B">
        <w:rPr>
          <w:rFonts w:ascii="Calibri" w:hAnsi="Calibri" w:cs="Calibri"/>
          <w:sz w:val="22"/>
          <w:szCs w:val="22"/>
        </w:rPr>
        <w:t>.</w:t>
      </w:r>
      <w:r w:rsidR="0015302B" w:rsidRPr="0015302B">
        <w:rPr>
          <w:rFonts w:ascii="Calibri" w:hAnsi="Calibri" w:cs="Calibri"/>
          <w:sz w:val="22"/>
          <w:szCs w:val="22"/>
        </w:rPr>
        <w:t xml:space="preserve"> </w:t>
      </w:r>
      <w:r w:rsidR="00987C24" w:rsidRPr="0015302B">
        <w:rPr>
          <w:rFonts w:ascii="Calibri" w:hAnsi="Calibri" w:cs="Calibri"/>
          <w:sz w:val="22"/>
          <w:szCs w:val="22"/>
        </w:rPr>
        <w:t xml:space="preserve">dr. </w:t>
      </w:r>
      <w:r w:rsidR="00C20106" w:rsidRPr="0015302B">
        <w:rPr>
          <w:rFonts w:ascii="Calibri" w:hAnsi="Calibri" w:cs="Calibri"/>
          <w:sz w:val="22"/>
          <w:szCs w:val="22"/>
        </w:rPr>
        <w:t xml:space="preserve">jr. </w:t>
      </w:r>
      <w:r w:rsidR="00464BFE" w:rsidRPr="0015302B">
        <w:rPr>
          <w:rFonts w:ascii="Calibri" w:hAnsi="Calibri" w:cs="Calibri"/>
          <w:sz w:val="22"/>
          <w:szCs w:val="22"/>
        </w:rPr>
        <w:t xml:space="preserve">MORAR DANA ELENA </w:t>
      </w:r>
    </w:p>
    <w:p w14:paraId="73B8AA96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</w:p>
    <w:p w14:paraId="0E752DF0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Secretar:</w:t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="00136BCE" w:rsidRPr="0015302B">
        <w:rPr>
          <w:rFonts w:ascii="Calibri" w:hAnsi="Calibri" w:cs="Calibri"/>
          <w:sz w:val="22"/>
          <w:szCs w:val="22"/>
        </w:rPr>
        <w:t>Șef</w:t>
      </w:r>
      <w:r w:rsidR="0015302B" w:rsidRPr="0015302B">
        <w:rPr>
          <w:rFonts w:ascii="Calibri" w:hAnsi="Calibri" w:cs="Calibri"/>
          <w:sz w:val="22"/>
          <w:szCs w:val="22"/>
        </w:rPr>
        <w:t xml:space="preserve"> lucr</w:t>
      </w:r>
      <w:r w:rsidR="009F3120" w:rsidRPr="0015302B">
        <w:rPr>
          <w:rFonts w:ascii="Calibri" w:hAnsi="Calibri" w:cs="Calibri"/>
          <w:sz w:val="22"/>
          <w:szCs w:val="22"/>
        </w:rPr>
        <w:t>.</w:t>
      </w:r>
      <w:r w:rsidRPr="0015302B">
        <w:rPr>
          <w:rFonts w:ascii="Calibri" w:hAnsi="Calibri" w:cs="Calibri"/>
          <w:sz w:val="22"/>
          <w:szCs w:val="22"/>
        </w:rPr>
        <w:t xml:space="preserve"> dr. ing. ROMAN </w:t>
      </w:r>
      <w:r w:rsidR="005036BC" w:rsidRPr="0015302B">
        <w:rPr>
          <w:rFonts w:ascii="Calibri" w:hAnsi="Calibri" w:cs="Calibri"/>
          <w:sz w:val="22"/>
          <w:szCs w:val="22"/>
        </w:rPr>
        <w:t xml:space="preserve">PINTICAN </w:t>
      </w:r>
      <w:r w:rsidRPr="0015302B">
        <w:rPr>
          <w:rFonts w:ascii="Calibri" w:hAnsi="Calibri" w:cs="Calibri"/>
          <w:sz w:val="22"/>
          <w:szCs w:val="22"/>
        </w:rPr>
        <w:t>MARIA NICOLETA</w:t>
      </w:r>
    </w:p>
    <w:p w14:paraId="407003F7" w14:textId="77777777" w:rsidR="001110F2" w:rsidRPr="0015302B" w:rsidRDefault="009C1F12" w:rsidP="001110F2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Secretar</w:t>
      </w:r>
      <w:r w:rsidR="0055389E" w:rsidRPr="0015302B">
        <w:rPr>
          <w:rFonts w:ascii="Calibri" w:hAnsi="Calibri" w:cs="Calibri"/>
          <w:sz w:val="22"/>
          <w:szCs w:val="22"/>
        </w:rPr>
        <w:t xml:space="preserve"> supleant:</w:t>
      </w:r>
      <w:r w:rsidR="001110F2" w:rsidRPr="0015302B">
        <w:rPr>
          <w:rFonts w:ascii="Calibri" w:hAnsi="Calibri" w:cs="Calibri"/>
          <w:sz w:val="22"/>
          <w:szCs w:val="22"/>
        </w:rPr>
        <w:tab/>
      </w:r>
      <w:r w:rsidR="00136BCE" w:rsidRPr="0015302B">
        <w:rPr>
          <w:rFonts w:ascii="Calibri" w:hAnsi="Calibri" w:cs="Calibri"/>
          <w:sz w:val="22"/>
          <w:szCs w:val="22"/>
        </w:rPr>
        <w:t>Șef</w:t>
      </w:r>
      <w:r w:rsidR="0015302B" w:rsidRPr="0015302B">
        <w:rPr>
          <w:rFonts w:ascii="Calibri" w:hAnsi="Calibri" w:cs="Calibri"/>
          <w:sz w:val="22"/>
          <w:szCs w:val="22"/>
        </w:rPr>
        <w:t xml:space="preserve"> lucr</w:t>
      </w:r>
      <w:r w:rsidR="00654E7F" w:rsidRPr="0015302B">
        <w:rPr>
          <w:rFonts w:ascii="Calibri" w:hAnsi="Calibri" w:cs="Calibri"/>
          <w:sz w:val="22"/>
          <w:szCs w:val="22"/>
        </w:rPr>
        <w:t xml:space="preserve">. dr. ing. </w:t>
      </w:r>
      <w:r w:rsidR="001110F2" w:rsidRPr="0015302B">
        <w:rPr>
          <w:rFonts w:ascii="Calibri" w:hAnsi="Calibri" w:cs="Calibri"/>
          <w:sz w:val="22"/>
          <w:szCs w:val="22"/>
        </w:rPr>
        <w:t>PLEȘA LUMINIȚA MONICA</w:t>
      </w:r>
    </w:p>
    <w:p w14:paraId="2454E1EA" w14:textId="77777777" w:rsidR="0096769A" w:rsidRPr="0015302B" w:rsidRDefault="0096769A" w:rsidP="00CC52D8">
      <w:pPr>
        <w:rPr>
          <w:rFonts w:ascii="Calibri" w:hAnsi="Calibri" w:cs="Calibri"/>
          <w:sz w:val="22"/>
          <w:szCs w:val="22"/>
        </w:rPr>
      </w:pPr>
    </w:p>
    <w:p w14:paraId="676B96E9" w14:textId="77777777" w:rsidR="000A26B1" w:rsidRPr="0015302B" w:rsidRDefault="000A26B1" w:rsidP="00CC52D8">
      <w:pPr>
        <w:rPr>
          <w:rFonts w:ascii="Calibri" w:hAnsi="Calibri" w:cs="Calibri"/>
          <w:sz w:val="22"/>
          <w:szCs w:val="22"/>
        </w:rPr>
      </w:pPr>
    </w:p>
    <w:p w14:paraId="25895EBC" w14:textId="77777777" w:rsidR="00CC52D8" w:rsidRPr="0015302B" w:rsidRDefault="00CC52D8" w:rsidP="005A2914">
      <w:pPr>
        <w:numPr>
          <w:ilvl w:val="0"/>
          <w:numId w:val="5"/>
        </w:numPr>
        <w:tabs>
          <w:tab w:val="num" w:pos="360"/>
        </w:tabs>
        <w:ind w:hanging="589"/>
        <w:rPr>
          <w:rFonts w:ascii="Calibri" w:hAnsi="Calibri" w:cs="Calibri"/>
          <w:b/>
          <w:sz w:val="22"/>
          <w:szCs w:val="22"/>
        </w:rPr>
      </w:pPr>
      <w:r w:rsidRPr="0015302B">
        <w:rPr>
          <w:rFonts w:ascii="Calibri" w:hAnsi="Calibri" w:cs="Calibri"/>
          <w:b/>
          <w:sz w:val="22"/>
          <w:szCs w:val="22"/>
        </w:rPr>
        <w:lastRenderedPageBreak/>
        <w:t>PROIECTAREA AVANSATĂ A STRUCTURILOR DIN LEMN ȘI METAL</w:t>
      </w:r>
    </w:p>
    <w:p w14:paraId="22040FF7" w14:textId="77777777" w:rsidR="00CC52D8" w:rsidRPr="0015302B" w:rsidRDefault="00CC52D8" w:rsidP="00CC52D8">
      <w:pPr>
        <w:ind w:left="720"/>
        <w:rPr>
          <w:rFonts w:ascii="Calibri" w:hAnsi="Calibri" w:cs="Calibri"/>
          <w:b/>
          <w:sz w:val="22"/>
          <w:szCs w:val="22"/>
        </w:rPr>
      </w:pPr>
    </w:p>
    <w:p w14:paraId="10E53D04" w14:textId="51022800" w:rsidR="009C0723" w:rsidRPr="0015302B" w:rsidRDefault="00136BCE" w:rsidP="1F7B2D6C">
      <w:pPr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>Președinte</w:t>
      </w:r>
      <w:r w:rsidR="009C0723" w:rsidRPr="1F7B2D6C">
        <w:rPr>
          <w:rFonts w:ascii="Calibri" w:hAnsi="Calibri" w:cs="Calibri"/>
          <w:sz w:val="22"/>
          <w:szCs w:val="22"/>
        </w:rPr>
        <w:t>:</w:t>
      </w:r>
      <w:r>
        <w:tab/>
      </w:r>
      <w:r>
        <w:tab/>
      </w:r>
      <w:r w:rsidR="4F3AFCC4" w:rsidRPr="1F7B2D6C">
        <w:rPr>
          <w:rFonts w:ascii="Calibri" w:hAnsi="Calibri" w:cs="Calibri"/>
          <w:sz w:val="22"/>
          <w:szCs w:val="22"/>
        </w:rPr>
        <w:t xml:space="preserve">Conf. dr. ing. CONSTANTINESCU HORIA </w:t>
      </w:r>
    </w:p>
    <w:p w14:paraId="71F9CC1C" w14:textId="506B40A8" w:rsidR="1F7B2D6C" w:rsidRDefault="1F7B2D6C" w:rsidP="1F7B2D6C">
      <w:pPr>
        <w:rPr>
          <w:rFonts w:ascii="Calibri" w:hAnsi="Calibri" w:cs="Calibri"/>
          <w:sz w:val="22"/>
          <w:szCs w:val="22"/>
        </w:rPr>
      </w:pPr>
    </w:p>
    <w:p w14:paraId="45628477" w14:textId="48FC1257" w:rsidR="009C0723" w:rsidRPr="0015302B" w:rsidRDefault="009C0723" w:rsidP="1F7B2D6C">
      <w:pPr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>Membri:</w:t>
      </w:r>
      <w:r>
        <w:tab/>
      </w:r>
      <w:r>
        <w:tab/>
      </w:r>
      <w:r w:rsidR="00136BCE" w:rsidRPr="1F7B2D6C">
        <w:rPr>
          <w:rFonts w:ascii="Calibri" w:hAnsi="Calibri" w:cs="Calibri"/>
          <w:sz w:val="22"/>
          <w:szCs w:val="22"/>
        </w:rPr>
        <w:t>Șef</w:t>
      </w:r>
      <w:r w:rsidR="0015302B" w:rsidRPr="1F7B2D6C">
        <w:rPr>
          <w:rFonts w:ascii="Calibri" w:hAnsi="Calibri" w:cs="Calibri"/>
          <w:sz w:val="22"/>
          <w:szCs w:val="22"/>
        </w:rPr>
        <w:t xml:space="preserve"> lucr</w:t>
      </w:r>
      <w:r w:rsidR="00654E7F" w:rsidRPr="1F7B2D6C">
        <w:rPr>
          <w:rFonts w:ascii="Calibri" w:hAnsi="Calibri" w:cs="Calibri"/>
          <w:sz w:val="22"/>
          <w:szCs w:val="22"/>
        </w:rPr>
        <w:t xml:space="preserve">. dr. ing. </w:t>
      </w:r>
      <w:r w:rsidR="00C17372" w:rsidRPr="1F7B2D6C">
        <w:rPr>
          <w:rFonts w:ascii="Calibri" w:hAnsi="Calibri" w:cs="Calibri"/>
          <w:sz w:val="22"/>
          <w:szCs w:val="22"/>
        </w:rPr>
        <w:t xml:space="preserve">ŞOIMOŞAN TEODORA MELANIA </w:t>
      </w:r>
    </w:p>
    <w:p w14:paraId="6F80A40A" w14:textId="77777777" w:rsidR="009C0723" w:rsidRPr="0015302B" w:rsidRDefault="009C0723" w:rsidP="009C0723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="00136BCE" w:rsidRPr="0015302B">
        <w:rPr>
          <w:rFonts w:ascii="Calibri" w:hAnsi="Calibri" w:cs="Calibri"/>
          <w:sz w:val="22"/>
          <w:szCs w:val="22"/>
        </w:rPr>
        <w:t>Șef</w:t>
      </w:r>
      <w:r w:rsidR="0015302B" w:rsidRPr="0015302B">
        <w:rPr>
          <w:rFonts w:ascii="Calibri" w:hAnsi="Calibri" w:cs="Calibri"/>
          <w:sz w:val="22"/>
          <w:szCs w:val="22"/>
        </w:rPr>
        <w:t xml:space="preserve"> lucr</w:t>
      </w:r>
      <w:r w:rsidRPr="0015302B">
        <w:rPr>
          <w:rFonts w:ascii="Calibri" w:hAnsi="Calibri" w:cs="Calibri"/>
          <w:sz w:val="22"/>
          <w:szCs w:val="22"/>
        </w:rPr>
        <w:t>. dr. ing. DANKU GELU</w:t>
      </w:r>
      <w:r w:rsidR="00464BFE" w:rsidRPr="0015302B">
        <w:rPr>
          <w:rFonts w:ascii="Calibri" w:hAnsi="Calibri" w:cs="Calibri"/>
          <w:sz w:val="22"/>
          <w:szCs w:val="22"/>
        </w:rPr>
        <w:t xml:space="preserve"> </w:t>
      </w:r>
      <w:r w:rsidR="00464BFE" w:rsidRPr="00C54F49">
        <w:rPr>
          <w:rFonts w:ascii="Calibri" w:hAnsi="Calibri" w:cs="Calibri"/>
          <w:b/>
          <w:bCs/>
          <w:i/>
          <w:iCs/>
          <w:sz w:val="22"/>
          <w:szCs w:val="22"/>
        </w:rPr>
        <w:t xml:space="preserve">– </w:t>
      </w:r>
      <w:r w:rsidR="00136BCE" w:rsidRPr="00C54F49">
        <w:rPr>
          <w:rFonts w:ascii="Calibri" w:hAnsi="Calibri" w:cs="Calibri"/>
          <w:b/>
          <w:bCs/>
          <w:i/>
          <w:iCs/>
          <w:sz w:val="22"/>
          <w:szCs w:val="22"/>
        </w:rPr>
        <w:t>președinte</w:t>
      </w:r>
      <w:r w:rsidR="00464BFE" w:rsidRPr="00C54F49">
        <w:rPr>
          <w:rFonts w:ascii="Calibri" w:hAnsi="Calibri" w:cs="Calibri"/>
          <w:b/>
          <w:bCs/>
          <w:i/>
          <w:iCs/>
          <w:sz w:val="22"/>
          <w:szCs w:val="22"/>
        </w:rPr>
        <w:t xml:space="preserve"> supleant</w:t>
      </w:r>
    </w:p>
    <w:p w14:paraId="35221988" w14:textId="77777777" w:rsidR="00654E7F" w:rsidRPr="0015302B" w:rsidRDefault="00654E7F" w:rsidP="009C0723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="00136BCE" w:rsidRPr="0015302B">
        <w:rPr>
          <w:rFonts w:ascii="Calibri" w:hAnsi="Calibri" w:cs="Calibri"/>
          <w:sz w:val="22"/>
          <w:szCs w:val="22"/>
        </w:rPr>
        <w:t>Șef</w:t>
      </w:r>
      <w:r w:rsidR="0015302B" w:rsidRPr="0015302B">
        <w:rPr>
          <w:rFonts w:ascii="Calibri" w:hAnsi="Calibri" w:cs="Calibri"/>
          <w:sz w:val="22"/>
          <w:szCs w:val="22"/>
        </w:rPr>
        <w:t xml:space="preserve"> lucr</w:t>
      </w:r>
      <w:r w:rsidRPr="0015302B">
        <w:rPr>
          <w:rFonts w:ascii="Calibri" w:hAnsi="Calibri" w:cs="Calibri"/>
          <w:sz w:val="22"/>
          <w:szCs w:val="22"/>
        </w:rPr>
        <w:t>. dr. ing. ZAHARIA GELU</w:t>
      </w:r>
      <w:r w:rsidR="00C20106" w:rsidRPr="0015302B">
        <w:rPr>
          <w:rFonts w:ascii="Calibri" w:hAnsi="Calibri" w:cs="Calibri"/>
          <w:sz w:val="22"/>
          <w:szCs w:val="22"/>
        </w:rPr>
        <w:t xml:space="preserve"> MUGUREL</w:t>
      </w:r>
    </w:p>
    <w:p w14:paraId="7AC31395" w14:textId="0A6CAC03" w:rsidR="10934964" w:rsidRDefault="10934964" w:rsidP="1F7B2D6C">
      <w:pPr>
        <w:ind w:left="1440" w:firstLine="720"/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>Șef lucr. dr. ing. MOJOLIC CRISTIAN</w:t>
      </w:r>
    </w:p>
    <w:p w14:paraId="6DCF6D75" w14:textId="77777777" w:rsidR="009C0723" w:rsidRPr="0015302B" w:rsidRDefault="009C0723" w:rsidP="009C0723">
      <w:pPr>
        <w:rPr>
          <w:rFonts w:ascii="Calibri" w:hAnsi="Calibri" w:cs="Calibri"/>
          <w:sz w:val="22"/>
          <w:szCs w:val="22"/>
        </w:rPr>
      </w:pPr>
    </w:p>
    <w:p w14:paraId="49A7083B" w14:textId="1332165F" w:rsidR="009C0723" w:rsidRPr="0015302B" w:rsidRDefault="009C0723" w:rsidP="1F7B2D6C">
      <w:pPr>
        <w:rPr>
          <w:rFonts w:ascii="Calibri" w:hAnsi="Calibri" w:cs="Calibri"/>
          <w:color w:val="000000" w:themeColor="text1"/>
          <w:sz w:val="22"/>
          <w:szCs w:val="22"/>
        </w:rPr>
      </w:pPr>
      <w:r w:rsidRPr="1F7B2D6C">
        <w:rPr>
          <w:rFonts w:ascii="Calibri" w:hAnsi="Calibri" w:cs="Calibri"/>
          <w:color w:val="000000" w:themeColor="text1"/>
          <w:sz w:val="22"/>
          <w:szCs w:val="22"/>
        </w:rPr>
        <w:t xml:space="preserve">Membri </w:t>
      </w:r>
      <w:r w:rsidR="00136BCE" w:rsidRPr="1F7B2D6C">
        <w:rPr>
          <w:rFonts w:ascii="Calibri" w:hAnsi="Calibri" w:cs="Calibri"/>
          <w:color w:val="000000" w:themeColor="text1"/>
          <w:sz w:val="22"/>
          <w:szCs w:val="22"/>
        </w:rPr>
        <w:t>supleanți</w:t>
      </w:r>
      <w:r w:rsidRPr="1F7B2D6C">
        <w:rPr>
          <w:rFonts w:ascii="Calibri" w:hAnsi="Calibri" w:cs="Calibri"/>
          <w:color w:val="000000" w:themeColor="text1"/>
          <w:sz w:val="22"/>
          <w:szCs w:val="22"/>
        </w:rPr>
        <w:t>:</w:t>
      </w:r>
      <w:r>
        <w:tab/>
      </w:r>
      <w:r w:rsidR="00136BCE" w:rsidRPr="1F7B2D6C">
        <w:rPr>
          <w:rFonts w:ascii="Calibri" w:hAnsi="Calibri" w:cs="Calibri"/>
          <w:color w:val="000000" w:themeColor="text1"/>
          <w:sz w:val="22"/>
          <w:szCs w:val="22"/>
        </w:rPr>
        <w:t>Șef</w:t>
      </w:r>
      <w:r w:rsidR="0015302B" w:rsidRPr="1F7B2D6C">
        <w:rPr>
          <w:rFonts w:ascii="Calibri" w:hAnsi="Calibri" w:cs="Calibri"/>
          <w:color w:val="000000" w:themeColor="text1"/>
          <w:sz w:val="22"/>
          <w:szCs w:val="22"/>
        </w:rPr>
        <w:t xml:space="preserve"> lucr</w:t>
      </w:r>
      <w:r w:rsidR="00464BFE" w:rsidRPr="1F7B2D6C">
        <w:rPr>
          <w:rFonts w:ascii="Calibri" w:hAnsi="Calibri" w:cs="Calibri"/>
          <w:color w:val="000000" w:themeColor="text1"/>
          <w:sz w:val="22"/>
          <w:szCs w:val="22"/>
        </w:rPr>
        <w:t xml:space="preserve">. dr. ing. </w:t>
      </w:r>
      <w:r w:rsidR="2CE9A7C1" w:rsidRPr="1F7B2D6C">
        <w:rPr>
          <w:rFonts w:ascii="Calibri" w:hAnsi="Calibri" w:cs="Calibri"/>
          <w:color w:val="000000" w:themeColor="text1"/>
          <w:sz w:val="22"/>
          <w:szCs w:val="22"/>
        </w:rPr>
        <w:t>BLAGA FLORIN GABRIEL</w:t>
      </w:r>
    </w:p>
    <w:p w14:paraId="27F39A79" w14:textId="77777777" w:rsidR="009C0723" w:rsidRPr="0015302B" w:rsidRDefault="00136BCE" w:rsidP="009C0723">
      <w:pPr>
        <w:ind w:left="1440" w:firstLine="720"/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Șef</w:t>
      </w:r>
      <w:r w:rsidR="0015302B" w:rsidRPr="0015302B">
        <w:rPr>
          <w:rFonts w:ascii="Calibri" w:hAnsi="Calibri" w:cs="Calibri"/>
          <w:sz w:val="22"/>
          <w:szCs w:val="22"/>
        </w:rPr>
        <w:t xml:space="preserve"> lucr</w:t>
      </w:r>
      <w:r w:rsidR="009C0723" w:rsidRPr="0015302B">
        <w:rPr>
          <w:rFonts w:ascii="Calibri" w:hAnsi="Calibri" w:cs="Calibri"/>
          <w:sz w:val="22"/>
          <w:szCs w:val="22"/>
        </w:rPr>
        <w:t>. dr. ing. MOCIRAN HORAȚIU ALIN</w:t>
      </w:r>
    </w:p>
    <w:p w14:paraId="4779E208" w14:textId="77777777" w:rsidR="00654E7F" w:rsidRPr="0015302B" w:rsidRDefault="00136BCE" w:rsidP="00654E7F">
      <w:pPr>
        <w:ind w:left="1440" w:firstLine="720"/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Șef</w:t>
      </w:r>
      <w:r w:rsidR="0015302B" w:rsidRPr="0015302B">
        <w:rPr>
          <w:rFonts w:ascii="Calibri" w:hAnsi="Calibri" w:cs="Calibri"/>
          <w:sz w:val="22"/>
          <w:szCs w:val="22"/>
        </w:rPr>
        <w:t xml:space="preserve"> lucr</w:t>
      </w:r>
      <w:r w:rsidR="00654E7F" w:rsidRPr="0015302B">
        <w:rPr>
          <w:rFonts w:ascii="Calibri" w:hAnsi="Calibri" w:cs="Calibri"/>
          <w:sz w:val="22"/>
          <w:szCs w:val="22"/>
        </w:rPr>
        <w:t>. dr. ing. MILCHI</w:t>
      </w:r>
      <w:r w:rsidR="0015302B" w:rsidRPr="0015302B">
        <w:rPr>
          <w:rFonts w:ascii="Calibri" w:hAnsi="Calibri" w:cs="Calibri"/>
          <w:sz w:val="22"/>
          <w:szCs w:val="22"/>
        </w:rPr>
        <w:t>Ș</w:t>
      </w:r>
      <w:r w:rsidR="00654E7F" w:rsidRPr="0015302B">
        <w:rPr>
          <w:rFonts w:ascii="Calibri" w:hAnsi="Calibri" w:cs="Calibri"/>
          <w:sz w:val="22"/>
          <w:szCs w:val="22"/>
        </w:rPr>
        <w:t xml:space="preserve"> TUDOR</w:t>
      </w:r>
    </w:p>
    <w:p w14:paraId="29E13116" w14:textId="77777777" w:rsidR="009C0723" w:rsidRPr="0015302B" w:rsidRDefault="009C0723" w:rsidP="009C0723">
      <w:pPr>
        <w:rPr>
          <w:rFonts w:ascii="Calibri" w:hAnsi="Calibri" w:cs="Calibri"/>
          <w:sz w:val="22"/>
          <w:szCs w:val="22"/>
        </w:rPr>
      </w:pPr>
    </w:p>
    <w:p w14:paraId="3F24ED36" w14:textId="77777777" w:rsidR="009C0723" w:rsidRPr="0015302B" w:rsidRDefault="009C0723" w:rsidP="009C0723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Secretar:</w:t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="00136BCE" w:rsidRPr="0015302B">
        <w:rPr>
          <w:rFonts w:ascii="Calibri" w:hAnsi="Calibri" w:cs="Calibri"/>
          <w:sz w:val="22"/>
          <w:szCs w:val="22"/>
        </w:rPr>
        <w:t>Șef</w:t>
      </w:r>
      <w:r w:rsidR="0015302B" w:rsidRPr="0015302B">
        <w:rPr>
          <w:rFonts w:ascii="Calibri" w:hAnsi="Calibri" w:cs="Calibri"/>
          <w:sz w:val="22"/>
          <w:szCs w:val="22"/>
        </w:rPr>
        <w:t xml:space="preserve"> lucr</w:t>
      </w:r>
      <w:r w:rsidR="005036BC" w:rsidRPr="0015302B">
        <w:rPr>
          <w:rFonts w:ascii="Calibri" w:hAnsi="Calibri" w:cs="Calibri"/>
          <w:sz w:val="22"/>
          <w:szCs w:val="22"/>
        </w:rPr>
        <w:t>. dr. ing. FAUR ANDREI</w:t>
      </w:r>
      <w:r w:rsidRPr="0015302B">
        <w:rPr>
          <w:rFonts w:ascii="Calibri" w:hAnsi="Calibri" w:cs="Calibri"/>
          <w:sz w:val="22"/>
          <w:szCs w:val="22"/>
        </w:rPr>
        <w:tab/>
      </w:r>
    </w:p>
    <w:p w14:paraId="06AD10C1" w14:textId="77777777" w:rsidR="009C0723" w:rsidRPr="0015302B" w:rsidRDefault="009C0723" w:rsidP="009C0723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 xml:space="preserve">Secretar supleant:     </w:t>
      </w:r>
      <w:r w:rsidRPr="0015302B">
        <w:rPr>
          <w:rFonts w:ascii="Calibri" w:hAnsi="Calibri" w:cs="Calibri"/>
          <w:sz w:val="22"/>
          <w:szCs w:val="22"/>
        </w:rPr>
        <w:tab/>
      </w:r>
      <w:r w:rsidR="005036BC" w:rsidRPr="0015302B">
        <w:rPr>
          <w:rFonts w:ascii="Calibri" w:hAnsi="Calibri" w:cs="Calibri"/>
          <w:sz w:val="22"/>
          <w:szCs w:val="22"/>
        </w:rPr>
        <w:t>Asist. dr. ing. OPRIȚOIU PETRE CORNELIU</w:t>
      </w:r>
    </w:p>
    <w:p w14:paraId="38687150" w14:textId="77777777" w:rsidR="00CC52D8" w:rsidRPr="0015302B" w:rsidRDefault="00CC52D8" w:rsidP="00CC52D8">
      <w:pPr>
        <w:rPr>
          <w:rFonts w:ascii="Calibri" w:hAnsi="Calibri" w:cs="Calibri"/>
          <w:color w:val="FF0000"/>
          <w:sz w:val="22"/>
          <w:szCs w:val="22"/>
        </w:rPr>
      </w:pPr>
      <w:r w:rsidRPr="0015302B">
        <w:rPr>
          <w:rFonts w:ascii="Calibri" w:hAnsi="Calibri" w:cs="Calibri"/>
          <w:color w:val="FF0000"/>
          <w:sz w:val="22"/>
          <w:szCs w:val="22"/>
        </w:rPr>
        <w:tab/>
      </w:r>
    </w:p>
    <w:p w14:paraId="19CFE28E" w14:textId="77777777" w:rsidR="00F41BC7" w:rsidRPr="0015302B" w:rsidRDefault="00F41BC7" w:rsidP="00CC52D8">
      <w:pPr>
        <w:rPr>
          <w:rFonts w:ascii="Calibri" w:hAnsi="Calibri" w:cs="Calibri"/>
          <w:color w:val="FF0000"/>
          <w:sz w:val="22"/>
          <w:szCs w:val="22"/>
        </w:rPr>
      </w:pPr>
    </w:p>
    <w:p w14:paraId="573328EB" w14:textId="77777777" w:rsidR="00F41BC7" w:rsidRPr="005A2914" w:rsidRDefault="00F41BC7" w:rsidP="005A2914">
      <w:pPr>
        <w:numPr>
          <w:ilvl w:val="0"/>
          <w:numId w:val="5"/>
        </w:numPr>
        <w:tabs>
          <w:tab w:val="num" w:pos="360"/>
        </w:tabs>
        <w:ind w:hanging="589"/>
        <w:rPr>
          <w:rFonts w:ascii="Calibri" w:hAnsi="Calibri" w:cs="Calibri"/>
          <w:b/>
          <w:sz w:val="22"/>
          <w:szCs w:val="22"/>
        </w:rPr>
      </w:pPr>
      <w:r w:rsidRPr="005A2914">
        <w:rPr>
          <w:rFonts w:ascii="Calibri" w:hAnsi="Calibri" w:cs="Calibri"/>
          <w:b/>
          <w:sz w:val="22"/>
          <w:szCs w:val="22"/>
        </w:rPr>
        <w:t>TOPOGRAFIE DIGITAL</w:t>
      </w:r>
      <w:r w:rsidR="005036BC" w:rsidRPr="005A2914">
        <w:rPr>
          <w:rFonts w:ascii="Calibri" w:hAnsi="Calibri" w:cs="Calibri"/>
          <w:b/>
          <w:sz w:val="22"/>
          <w:szCs w:val="22"/>
        </w:rPr>
        <w:t>Ă</w:t>
      </w:r>
      <w:r w:rsidRPr="005A2914">
        <w:rPr>
          <w:rFonts w:ascii="Calibri" w:hAnsi="Calibri" w:cs="Calibri"/>
          <w:b/>
          <w:sz w:val="22"/>
          <w:szCs w:val="22"/>
        </w:rPr>
        <w:t xml:space="preserve"> ÎN CONSTRUCŢII ŞI CADASTRU</w:t>
      </w:r>
    </w:p>
    <w:p w14:paraId="60B59636" w14:textId="77777777" w:rsidR="00F41BC7" w:rsidRPr="0015302B" w:rsidRDefault="00F41BC7" w:rsidP="00CC52D8">
      <w:pPr>
        <w:rPr>
          <w:rFonts w:ascii="Calibri" w:hAnsi="Calibri" w:cs="Calibri"/>
          <w:sz w:val="22"/>
          <w:szCs w:val="22"/>
        </w:rPr>
      </w:pPr>
    </w:p>
    <w:p w14:paraId="31508377" w14:textId="77777777" w:rsidR="005036BC" w:rsidRPr="0015302B" w:rsidRDefault="00136BCE" w:rsidP="005036BC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Președinte</w:t>
      </w:r>
      <w:r w:rsidR="005036BC" w:rsidRPr="0015302B">
        <w:rPr>
          <w:rFonts w:ascii="Calibri" w:hAnsi="Calibri" w:cs="Calibri"/>
          <w:sz w:val="22"/>
          <w:szCs w:val="22"/>
        </w:rPr>
        <w:t>:</w:t>
      </w:r>
      <w:r w:rsidR="005036BC" w:rsidRPr="0015302B">
        <w:rPr>
          <w:rFonts w:ascii="Calibri" w:hAnsi="Calibri" w:cs="Calibri"/>
          <w:sz w:val="22"/>
          <w:szCs w:val="22"/>
        </w:rPr>
        <w:tab/>
      </w:r>
      <w:r w:rsidR="005036BC" w:rsidRPr="0015302B">
        <w:rPr>
          <w:rFonts w:ascii="Calibri" w:hAnsi="Calibri" w:cs="Calibri"/>
          <w:sz w:val="22"/>
          <w:szCs w:val="22"/>
        </w:rPr>
        <w:tab/>
        <w:t>Conf. dr. ing. NAȘ SANDA MĂRIOARA</w:t>
      </w:r>
    </w:p>
    <w:p w14:paraId="78D02AA5" w14:textId="1F2CFD54" w:rsidR="005036BC" w:rsidRPr="0015302B" w:rsidRDefault="005036BC" w:rsidP="005036BC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Membri:</w:t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  <w:t>Prof. dr. ing. VEREȘ IOEL SAMUEL</w:t>
      </w:r>
      <w:r w:rsidR="00C54F49">
        <w:rPr>
          <w:rFonts w:ascii="Calibri" w:hAnsi="Calibri" w:cs="Calibri"/>
          <w:sz w:val="22"/>
          <w:szCs w:val="22"/>
        </w:rPr>
        <w:t xml:space="preserve"> </w:t>
      </w:r>
      <w:r w:rsidRPr="00C54F49">
        <w:rPr>
          <w:rFonts w:ascii="Calibri" w:hAnsi="Calibri" w:cs="Calibri"/>
          <w:b/>
          <w:bCs/>
          <w:i/>
          <w:iCs/>
          <w:sz w:val="22"/>
          <w:szCs w:val="22"/>
        </w:rPr>
        <w:t xml:space="preserve">– </w:t>
      </w:r>
      <w:r w:rsidR="00136BCE" w:rsidRPr="00C54F49">
        <w:rPr>
          <w:rFonts w:ascii="Calibri" w:hAnsi="Calibri" w:cs="Calibri"/>
          <w:b/>
          <w:bCs/>
          <w:i/>
          <w:iCs/>
          <w:sz w:val="22"/>
          <w:szCs w:val="22"/>
        </w:rPr>
        <w:t>președinte</w:t>
      </w:r>
      <w:r w:rsidRPr="00C54F49">
        <w:rPr>
          <w:rFonts w:ascii="Calibri" w:hAnsi="Calibri" w:cs="Calibri"/>
          <w:b/>
          <w:bCs/>
          <w:i/>
          <w:iCs/>
          <w:sz w:val="22"/>
          <w:szCs w:val="22"/>
        </w:rPr>
        <w:t xml:space="preserve"> supleant</w:t>
      </w:r>
      <w:r w:rsidRPr="0015302B">
        <w:rPr>
          <w:rFonts w:ascii="Calibri" w:hAnsi="Calibri" w:cs="Calibri"/>
          <w:sz w:val="22"/>
          <w:szCs w:val="22"/>
        </w:rPr>
        <w:tab/>
      </w:r>
    </w:p>
    <w:p w14:paraId="6500E18B" w14:textId="77777777" w:rsidR="005036BC" w:rsidRPr="0015302B" w:rsidRDefault="005036BC" w:rsidP="005036BC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  <w:t xml:space="preserve">Conf. dr. ing. RĂDULESCU VIRGIL MIHAI </w:t>
      </w:r>
    </w:p>
    <w:p w14:paraId="6DD97705" w14:textId="77777777" w:rsidR="005036BC" w:rsidRPr="0015302B" w:rsidRDefault="005036BC" w:rsidP="005036BC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  <w:t>Conf. dr. ing. BONDREA MIRCEA VASILE</w:t>
      </w:r>
    </w:p>
    <w:p w14:paraId="4AB7FFBD" w14:textId="77777777" w:rsidR="005036BC" w:rsidRPr="0015302B" w:rsidRDefault="005036BC" w:rsidP="005036BC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</w:p>
    <w:p w14:paraId="0FDAD87E" w14:textId="77777777" w:rsidR="005036BC" w:rsidRPr="0015302B" w:rsidRDefault="005036BC" w:rsidP="005036BC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 xml:space="preserve">Membri </w:t>
      </w:r>
      <w:r w:rsidR="00136BCE" w:rsidRPr="0015302B">
        <w:rPr>
          <w:rFonts w:ascii="Calibri" w:hAnsi="Calibri" w:cs="Calibri"/>
          <w:sz w:val="22"/>
          <w:szCs w:val="22"/>
        </w:rPr>
        <w:t>supleanți</w:t>
      </w:r>
      <w:r w:rsidRPr="0015302B">
        <w:rPr>
          <w:rFonts w:ascii="Calibri" w:hAnsi="Calibri" w:cs="Calibri"/>
          <w:sz w:val="22"/>
          <w:szCs w:val="22"/>
        </w:rPr>
        <w:t>:</w:t>
      </w:r>
      <w:r w:rsidRPr="0015302B">
        <w:rPr>
          <w:rFonts w:ascii="Calibri" w:hAnsi="Calibri" w:cs="Calibri"/>
          <w:sz w:val="22"/>
          <w:szCs w:val="22"/>
        </w:rPr>
        <w:tab/>
      </w:r>
      <w:r w:rsidR="0015302B" w:rsidRPr="0015302B">
        <w:rPr>
          <w:rFonts w:ascii="Calibri" w:hAnsi="Calibri" w:cs="Calibri"/>
          <w:sz w:val="22"/>
          <w:szCs w:val="22"/>
        </w:rPr>
        <w:t>Conf</w:t>
      </w:r>
      <w:r w:rsidRPr="0015302B">
        <w:rPr>
          <w:rFonts w:ascii="Calibri" w:hAnsi="Calibri" w:cs="Calibri"/>
          <w:sz w:val="22"/>
          <w:szCs w:val="22"/>
        </w:rPr>
        <w:t>. dr. ing. GÂLGĂU RALUCA CLAUDIA</w:t>
      </w:r>
    </w:p>
    <w:p w14:paraId="59B023A7" w14:textId="77777777" w:rsidR="005036BC" w:rsidRPr="0015302B" w:rsidRDefault="00136BCE" w:rsidP="005036BC">
      <w:pPr>
        <w:ind w:left="1440" w:firstLine="720"/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>Șef</w:t>
      </w:r>
      <w:r w:rsidR="0015302B" w:rsidRPr="0015302B">
        <w:rPr>
          <w:rFonts w:ascii="Calibri" w:hAnsi="Calibri" w:cs="Calibri"/>
          <w:sz w:val="22"/>
          <w:szCs w:val="22"/>
        </w:rPr>
        <w:t xml:space="preserve"> lucr</w:t>
      </w:r>
      <w:r w:rsidR="005036BC" w:rsidRPr="0015302B">
        <w:rPr>
          <w:rFonts w:ascii="Calibri" w:hAnsi="Calibri" w:cs="Calibri"/>
          <w:sz w:val="22"/>
          <w:szCs w:val="22"/>
        </w:rPr>
        <w:t>. dr. ing. ARSENE CORNEL</w:t>
      </w:r>
    </w:p>
    <w:p w14:paraId="55549B41" w14:textId="610A4E0B" w:rsidR="005036BC" w:rsidRPr="0015302B" w:rsidRDefault="777A8074" w:rsidP="1F7B2D6C">
      <w:pPr>
        <w:ind w:left="1440" w:firstLine="720"/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>Șef</w:t>
      </w:r>
      <w:r w:rsidR="6B2CA3DE" w:rsidRPr="1F7B2D6C">
        <w:rPr>
          <w:rFonts w:ascii="Calibri" w:hAnsi="Calibri" w:cs="Calibri"/>
          <w:sz w:val="22"/>
          <w:szCs w:val="22"/>
        </w:rPr>
        <w:t xml:space="preserve"> lucr</w:t>
      </w:r>
      <w:r w:rsidR="3F0FDFB3" w:rsidRPr="1F7B2D6C">
        <w:rPr>
          <w:rFonts w:ascii="Calibri" w:hAnsi="Calibri" w:cs="Calibri"/>
          <w:sz w:val="22"/>
          <w:szCs w:val="22"/>
        </w:rPr>
        <w:t xml:space="preserve">. dr. </w:t>
      </w:r>
      <w:r w:rsidR="211743FB" w:rsidRPr="1F7B2D6C">
        <w:rPr>
          <w:rFonts w:ascii="Calibri" w:hAnsi="Calibri" w:cs="Calibri"/>
          <w:sz w:val="22"/>
          <w:szCs w:val="22"/>
        </w:rPr>
        <w:t>i</w:t>
      </w:r>
      <w:r w:rsidR="3F0FDFB3" w:rsidRPr="1F7B2D6C">
        <w:rPr>
          <w:rFonts w:ascii="Calibri" w:hAnsi="Calibri" w:cs="Calibri"/>
          <w:sz w:val="22"/>
          <w:szCs w:val="22"/>
        </w:rPr>
        <w:t>ng.</w:t>
      </w:r>
      <w:r w:rsidR="0F00B38A" w:rsidRPr="1F7B2D6C">
        <w:rPr>
          <w:rFonts w:ascii="Calibri" w:hAnsi="Calibri" w:cs="Calibri"/>
          <w:sz w:val="22"/>
          <w:szCs w:val="22"/>
        </w:rPr>
        <w:t xml:space="preserve"> Danku Gelu</w:t>
      </w:r>
    </w:p>
    <w:p w14:paraId="29D4E16F" w14:textId="77777777" w:rsidR="005036BC" w:rsidRPr="0015302B" w:rsidRDefault="005036BC" w:rsidP="005036BC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</w:p>
    <w:p w14:paraId="66D92A7A" w14:textId="77777777" w:rsidR="005036BC" w:rsidRPr="0015302B" w:rsidRDefault="005036BC" w:rsidP="005036BC">
      <w:pPr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>Secretar:</w:t>
      </w:r>
      <w:r>
        <w:tab/>
      </w:r>
      <w:r>
        <w:tab/>
      </w:r>
      <w:r w:rsidRPr="1F7B2D6C">
        <w:rPr>
          <w:rFonts w:ascii="Calibri" w:hAnsi="Calibri" w:cs="Calibri"/>
          <w:sz w:val="22"/>
          <w:szCs w:val="22"/>
        </w:rPr>
        <w:t>Asist. drd. ing. ISAC MIHAI DORIN</w:t>
      </w:r>
    </w:p>
    <w:p w14:paraId="343F6B47" w14:textId="77777777" w:rsidR="005036BC" w:rsidRDefault="005036BC" w:rsidP="005036BC">
      <w:pPr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 xml:space="preserve">Secretar supleant:         </w:t>
      </w:r>
      <w:r w:rsidR="0015302B" w:rsidRPr="0015302B">
        <w:rPr>
          <w:rFonts w:ascii="Calibri" w:hAnsi="Calibri" w:cs="Calibri"/>
          <w:sz w:val="22"/>
          <w:szCs w:val="22"/>
        </w:rPr>
        <w:t xml:space="preserve"> </w:t>
      </w:r>
      <w:r w:rsidRPr="0015302B">
        <w:rPr>
          <w:rFonts w:ascii="Calibri" w:hAnsi="Calibri" w:cs="Calibri"/>
          <w:sz w:val="22"/>
          <w:szCs w:val="22"/>
        </w:rPr>
        <w:t xml:space="preserve"> Asist. dr. ing. OPRIȚOIU PETRE CORNELIU</w:t>
      </w:r>
    </w:p>
    <w:p w14:paraId="00035E49" w14:textId="77777777" w:rsidR="005A2914" w:rsidRDefault="005A2914" w:rsidP="005036BC">
      <w:pPr>
        <w:rPr>
          <w:rFonts w:ascii="Calibri" w:hAnsi="Calibri" w:cs="Calibri"/>
          <w:sz w:val="22"/>
          <w:szCs w:val="22"/>
        </w:rPr>
      </w:pPr>
    </w:p>
    <w:p w14:paraId="792BC317" w14:textId="255815D1" w:rsidR="1F7B2D6C" w:rsidRDefault="1F7B2D6C" w:rsidP="1F7B2D6C">
      <w:pPr>
        <w:rPr>
          <w:rFonts w:ascii="Calibri" w:hAnsi="Calibri" w:cs="Calibri"/>
          <w:sz w:val="22"/>
          <w:szCs w:val="22"/>
        </w:rPr>
      </w:pPr>
    </w:p>
    <w:p w14:paraId="2324BFC1" w14:textId="77777777" w:rsidR="005A2914" w:rsidRPr="003C38DE" w:rsidRDefault="005A2914" w:rsidP="1F7B2D6C">
      <w:pPr>
        <w:numPr>
          <w:ilvl w:val="0"/>
          <w:numId w:val="5"/>
        </w:numPr>
        <w:tabs>
          <w:tab w:val="num" w:pos="360"/>
        </w:tabs>
        <w:ind w:hanging="589"/>
        <w:rPr>
          <w:rFonts w:ascii="Calibri" w:hAnsi="Calibri" w:cs="Calibri"/>
          <w:b/>
          <w:bCs/>
          <w:sz w:val="22"/>
          <w:szCs w:val="22"/>
        </w:rPr>
      </w:pPr>
      <w:r w:rsidRPr="1F7B2D6C">
        <w:rPr>
          <w:rFonts w:ascii="Calibri" w:hAnsi="Calibri" w:cs="Calibri"/>
          <w:b/>
          <w:bCs/>
          <w:sz w:val="22"/>
          <w:szCs w:val="22"/>
        </w:rPr>
        <w:t>Inteligență Artificială în Inginerie Civilă și Management (ÎN LIMBA ENGLEZǍ)</w:t>
      </w:r>
    </w:p>
    <w:p w14:paraId="53DD04E0" w14:textId="77777777" w:rsidR="00F41BC7" w:rsidRDefault="00F41BC7" w:rsidP="1F7B2D6C">
      <w:pPr>
        <w:rPr>
          <w:rFonts w:ascii="Calibri" w:hAnsi="Calibri" w:cs="Calibri"/>
          <w:sz w:val="22"/>
          <w:szCs w:val="22"/>
        </w:rPr>
      </w:pPr>
    </w:p>
    <w:p w14:paraId="6110D895" w14:textId="4A6F8E7D" w:rsidR="005A2914" w:rsidRPr="0015302B" w:rsidRDefault="3B3688B5" w:rsidP="1F7B2D6C">
      <w:pPr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>Președinte:</w:t>
      </w:r>
      <w:r w:rsidR="005A2914">
        <w:tab/>
      </w:r>
      <w:r w:rsidR="005A2914">
        <w:tab/>
      </w:r>
      <w:r w:rsidR="2471C7B1" w:rsidRPr="1F7B2D6C">
        <w:rPr>
          <w:rFonts w:ascii="Calibri" w:hAnsi="Calibri" w:cs="Calibri"/>
          <w:sz w:val="22"/>
          <w:szCs w:val="22"/>
        </w:rPr>
        <w:t>Prof. dr. ing. NAGY ZSOLT</w:t>
      </w:r>
    </w:p>
    <w:p w14:paraId="74730620" w14:textId="5C6DDEA1" w:rsidR="005A2914" w:rsidRPr="005A2914" w:rsidRDefault="3B3688B5" w:rsidP="1F7B2D6C">
      <w:pPr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>Membri:</w:t>
      </w:r>
      <w:r w:rsidR="005A2914">
        <w:tab/>
      </w:r>
      <w:r w:rsidR="005A2914">
        <w:tab/>
      </w:r>
      <w:r w:rsidR="5A9F743A" w:rsidRPr="1F7B2D6C">
        <w:rPr>
          <w:rFonts w:ascii="Calibri" w:hAnsi="Calibri" w:cs="Calibri"/>
          <w:sz w:val="22"/>
          <w:szCs w:val="22"/>
        </w:rPr>
        <w:t>Conf. dr. ing. PUSKAS ATTILA</w:t>
      </w:r>
      <w:r w:rsidR="00C54F49">
        <w:rPr>
          <w:rFonts w:ascii="Calibri" w:hAnsi="Calibri" w:cs="Calibri"/>
          <w:sz w:val="22"/>
          <w:szCs w:val="22"/>
        </w:rPr>
        <w:t xml:space="preserve"> </w:t>
      </w:r>
      <w:r w:rsidR="00C54F49" w:rsidRPr="00C54F49">
        <w:rPr>
          <w:rFonts w:ascii="Calibri" w:hAnsi="Calibri" w:cs="Calibri"/>
          <w:b/>
          <w:bCs/>
          <w:i/>
          <w:iCs/>
          <w:sz w:val="22"/>
          <w:szCs w:val="22"/>
        </w:rPr>
        <w:t>– președinte supleant</w:t>
      </w:r>
    </w:p>
    <w:p w14:paraId="51085EBD" w14:textId="4C3061C5" w:rsidR="005A2914" w:rsidRPr="005A2914" w:rsidRDefault="5A9F743A" w:rsidP="1F7B2D6C">
      <w:pPr>
        <w:ind w:firstLine="2160"/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>Prof. dr. ing. NEDELCU MIHAI</w:t>
      </w:r>
    </w:p>
    <w:p w14:paraId="0BD37821" w14:textId="39CA1B3F" w:rsidR="005A2914" w:rsidRPr="005A2914" w:rsidRDefault="310A1FD5" w:rsidP="1F7B2D6C">
      <w:pPr>
        <w:ind w:firstLine="2160"/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>Conf. dr. ing. HEGHEŞ BOGDAN HOREA</w:t>
      </w:r>
    </w:p>
    <w:p w14:paraId="01E847D8" w14:textId="224CE706" w:rsidR="005A2914" w:rsidRPr="005A2914" w:rsidRDefault="11F1F18C" w:rsidP="1F7B2D6C">
      <w:pPr>
        <w:ind w:left="1440" w:firstLine="720"/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>Șef lucr</w:t>
      </w:r>
      <w:r w:rsidR="34393709" w:rsidRPr="1F7B2D6C">
        <w:rPr>
          <w:rFonts w:ascii="Calibri" w:hAnsi="Calibri" w:cs="Calibri"/>
          <w:sz w:val="22"/>
          <w:szCs w:val="22"/>
        </w:rPr>
        <w:t xml:space="preserve">. dr. ing. </w:t>
      </w:r>
      <w:r w:rsidR="30E38DB9" w:rsidRPr="1F7B2D6C">
        <w:rPr>
          <w:rFonts w:ascii="Calibri" w:hAnsi="Calibri" w:cs="Calibri"/>
          <w:sz w:val="22"/>
          <w:szCs w:val="22"/>
        </w:rPr>
        <w:t>PLEȘA LUMINIȚA MONICA</w:t>
      </w:r>
    </w:p>
    <w:p w14:paraId="7E923EAA" w14:textId="77777777" w:rsidR="005A2914" w:rsidRPr="005A2914" w:rsidRDefault="005A2914" w:rsidP="1F7B2D6C">
      <w:pPr>
        <w:rPr>
          <w:rFonts w:ascii="Calibri" w:hAnsi="Calibri" w:cs="Calibri"/>
          <w:sz w:val="22"/>
          <w:szCs w:val="22"/>
        </w:rPr>
      </w:pPr>
    </w:p>
    <w:p w14:paraId="29A64327" w14:textId="485EE8C0" w:rsidR="3B3688B5" w:rsidRDefault="3B3688B5" w:rsidP="1F7B2D6C">
      <w:pPr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>Membri supleanți:</w:t>
      </w:r>
      <w:r>
        <w:tab/>
      </w:r>
      <w:r>
        <w:tab/>
      </w:r>
    </w:p>
    <w:p w14:paraId="326E825E" w14:textId="16C0DAB1" w:rsidR="1FE95541" w:rsidRDefault="1FE95541" w:rsidP="1F7B2D6C">
      <w:pPr>
        <w:ind w:left="1440" w:firstLine="720"/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>Șef lucr. dr. ing. TOADER TRAIAN NICU</w:t>
      </w:r>
    </w:p>
    <w:p w14:paraId="6306C850" w14:textId="77777777" w:rsidR="1FE95541" w:rsidRDefault="1FE95541" w:rsidP="1F7B2D6C">
      <w:pPr>
        <w:ind w:firstLine="2160"/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>Conf. dr. ing. CONSTANTINESCU HORIA</w:t>
      </w:r>
    </w:p>
    <w:p w14:paraId="5843B396" w14:textId="23D164EA" w:rsidR="1FE95541" w:rsidRDefault="1FE95541" w:rsidP="1F7B2D6C">
      <w:pPr>
        <w:ind w:left="1440" w:firstLine="720"/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 xml:space="preserve">Șef lucr. dr. ing. </w:t>
      </w:r>
      <w:r w:rsidR="07CA37CC" w:rsidRPr="1F7B2D6C">
        <w:rPr>
          <w:rFonts w:ascii="Calibri" w:hAnsi="Calibri" w:cs="Calibri"/>
          <w:sz w:val="22"/>
          <w:szCs w:val="22"/>
        </w:rPr>
        <w:t>Ș</w:t>
      </w:r>
      <w:r w:rsidRPr="1F7B2D6C">
        <w:rPr>
          <w:rFonts w:ascii="Calibri" w:hAnsi="Calibri" w:cs="Calibri"/>
          <w:sz w:val="22"/>
          <w:szCs w:val="22"/>
        </w:rPr>
        <w:t>O</w:t>
      </w:r>
      <w:r w:rsidR="674A0A9A" w:rsidRPr="1F7B2D6C">
        <w:rPr>
          <w:rFonts w:ascii="Calibri" w:hAnsi="Calibri" w:cs="Calibri"/>
          <w:sz w:val="22"/>
          <w:szCs w:val="22"/>
        </w:rPr>
        <w:t>Ș</w:t>
      </w:r>
      <w:r w:rsidRPr="1F7B2D6C">
        <w:rPr>
          <w:rFonts w:ascii="Calibri" w:hAnsi="Calibri" w:cs="Calibri"/>
          <w:sz w:val="22"/>
          <w:szCs w:val="22"/>
        </w:rPr>
        <w:t>A IOAN</w:t>
      </w:r>
    </w:p>
    <w:p w14:paraId="56453982" w14:textId="1338FA9C" w:rsidR="545CD5F3" w:rsidRDefault="545CD5F3" w:rsidP="1F7B2D6C">
      <w:pPr>
        <w:ind w:firstLine="2160"/>
        <w:rPr>
          <w:rFonts w:ascii="Calibri" w:hAnsi="Calibri" w:cs="Calibri"/>
          <w:sz w:val="22"/>
          <w:szCs w:val="22"/>
        </w:rPr>
      </w:pPr>
    </w:p>
    <w:p w14:paraId="4EFFC32B" w14:textId="0AAEAB4B" w:rsidR="005A2914" w:rsidRPr="0015302B" w:rsidRDefault="3B3688B5" w:rsidP="1F7B2D6C">
      <w:pPr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>Secretar:</w:t>
      </w:r>
      <w:r w:rsidR="005A2914">
        <w:tab/>
      </w:r>
      <w:r w:rsidR="005A2914">
        <w:tab/>
      </w:r>
      <w:r w:rsidR="7AC96548" w:rsidRPr="1F7B2D6C">
        <w:rPr>
          <w:rFonts w:ascii="Calibri" w:hAnsi="Calibri" w:cs="Calibri"/>
          <w:sz w:val="22"/>
          <w:szCs w:val="22"/>
        </w:rPr>
        <w:t>A</w:t>
      </w:r>
      <w:r w:rsidR="23D5865C" w:rsidRPr="1F7B2D6C">
        <w:rPr>
          <w:rFonts w:ascii="Calibri" w:hAnsi="Calibri" w:cs="Calibri"/>
          <w:sz w:val="22"/>
          <w:szCs w:val="22"/>
        </w:rPr>
        <w:t>sist.dr.ing. SANDOR GABOR ALMOS</w:t>
      </w:r>
    </w:p>
    <w:p w14:paraId="44EF3A70" w14:textId="60F88E37" w:rsidR="005A2914" w:rsidRDefault="3B3688B5" w:rsidP="1F7B2D6C">
      <w:pPr>
        <w:rPr>
          <w:rFonts w:ascii="Calibri" w:hAnsi="Calibri" w:cs="Calibri"/>
          <w:sz w:val="22"/>
          <w:szCs w:val="22"/>
        </w:rPr>
      </w:pPr>
      <w:r w:rsidRPr="1F7B2D6C">
        <w:rPr>
          <w:rFonts w:ascii="Calibri" w:hAnsi="Calibri" w:cs="Calibri"/>
          <w:sz w:val="22"/>
          <w:szCs w:val="22"/>
        </w:rPr>
        <w:t xml:space="preserve">Secretar supleant:           </w:t>
      </w:r>
      <w:r w:rsidR="5068FA27" w:rsidRPr="1F7B2D6C">
        <w:rPr>
          <w:rFonts w:ascii="Calibri" w:hAnsi="Calibri" w:cs="Calibri"/>
          <w:sz w:val="22"/>
          <w:szCs w:val="22"/>
        </w:rPr>
        <w:t>Șef lucr. dr. ing. PERNEŞ PAUL MARCETI</w:t>
      </w:r>
    </w:p>
    <w:p w14:paraId="28A1B128" w14:textId="77777777" w:rsidR="005A2914" w:rsidRPr="0015302B" w:rsidRDefault="005A2914" w:rsidP="00CC52D8">
      <w:pPr>
        <w:rPr>
          <w:rFonts w:ascii="Calibri" w:hAnsi="Calibri" w:cs="Calibri"/>
          <w:color w:val="FF0000"/>
          <w:sz w:val="22"/>
          <w:szCs w:val="22"/>
        </w:rPr>
      </w:pPr>
    </w:p>
    <w:p w14:paraId="5E161688" w14:textId="77777777" w:rsidR="00F41BC7" w:rsidRPr="0015302B" w:rsidRDefault="00F41BC7" w:rsidP="00CC52D8">
      <w:pPr>
        <w:rPr>
          <w:rFonts w:ascii="Calibri" w:hAnsi="Calibri" w:cs="Calibri"/>
          <w:color w:val="FF0000"/>
          <w:sz w:val="22"/>
          <w:szCs w:val="22"/>
        </w:rPr>
      </w:pPr>
    </w:p>
    <w:p w14:paraId="106B58CB" w14:textId="77777777" w:rsidR="00F41BC7" w:rsidRPr="0015302B" w:rsidRDefault="00F41BC7" w:rsidP="00CC52D8">
      <w:pPr>
        <w:rPr>
          <w:rFonts w:ascii="Calibri" w:hAnsi="Calibri" w:cs="Calibri"/>
          <w:color w:val="FF0000"/>
          <w:sz w:val="22"/>
          <w:szCs w:val="22"/>
        </w:rPr>
      </w:pPr>
    </w:p>
    <w:p w14:paraId="03702CEE" w14:textId="77777777" w:rsidR="00601E56" w:rsidRDefault="00601E56" w:rsidP="00601E56">
      <w:pPr>
        <w:ind w:firstLine="360"/>
        <w:jc w:val="both"/>
        <w:rPr>
          <w:rFonts w:ascii="Calibri" w:hAnsi="Calibri" w:cs="Calibri"/>
          <w:sz w:val="22"/>
          <w:szCs w:val="22"/>
          <w:lang w:val="it-IT"/>
        </w:rPr>
      </w:pPr>
    </w:p>
    <w:p w14:paraId="1A4803B4" w14:textId="1A138235" w:rsidR="00601E56" w:rsidRPr="004D1D5B" w:rsidRDefault="00601E56" w:rsidP="00601E56">
      <w:pPr>
        <w:ind w:firstLine="360"/>
        <w:jc w:val="both"/>
        <w:rPr>
          <w:rFonts w:ascii="Calibri" w:hAnsi="Calibri" w:cs="Calibri"/>
          <w:sz w:val="22"/>
          <w:szCs w:val="22"/>
          <w:lang w:val="it-IT"/>
        </w:rPr>
      </w:pPr>
      <w:r w:rsidRPr="004D1D5B">
        <w:rPr>
          <w:rFonts w:ascii="Calibri" w:hAnsi="Calibri" w:cs="Calibri"/>
          <w:sz w:val="22"/>
          <w:szCs w:val="22"/>
          <w:lang w:val="it-IT"/>
        </w:rPr>
        <w:t xml:space="preserve">În cadrul comisiilor de finalizare a studiilor </w:t>
      </w:r>
      <w:r w:rsidR="00E975BA">
        <w:rPr>
          <w:rFonts w:ascii="Calibri" w:hAnsi="Calibri" w:cs="Calibri"/>
          <w:sz w:val="22"/>
          <w:szCs w:val="22"/>
          <w:lang w:val="it-IT"/>
        </w:rPr>
        <w:t xml:space="preserve">de masterat </w:t>
      </w:r>
      <w:r w:rsidRPr="004D1D5B">
        <w:rPr>
          <w:rFonts w:ascii="Calibri" w:hAnsi="Calibri" w:cs="Calibri"/>
          <w:sz w:val="22"/>
          <w:szCs w:val="22"/>
          <w:lang w:val="it-IT"/>
        </w:rPr>
        <w:t>sunt invitați să participe, în calitate de membri</w:t>
      </w:r>
      <w:r>
        <w:rPr>
          <w:rFonts w:ascii="Calibri" w:hAnsi="Calibri" w:cs="Calibri"/>
          <w:sz w:val="22"/>
          <w:szCs w:val="22"/>
          <w:lang w:val="it-IT"/>
        </w:rPr>
        <w:t xml:space="preserve"> invitați</w:t>
      </w:r>
      <w:r w:rsidRPr="004D1D5B">
        <w:rPr>
          <w:rFonts w:ascii="Calibri" w:hAnsi="Calibri" w:cs="Calibri"/>
          <w:sz w:val="22"/>
          <w:szCs w:val="22"/>
          <w:lang w:val="it-IT"/>
        </w:rPr>
        <w:t>, cadre didactice din instituțiile partenere ale Alianței Europene de Tehnologie (EUT+) și reprezentanți ai mediului economic.</w:t>
      </w:r>
    </w:p>
    <w:p w14:paraId="013A211E" w14:textId="77777777" w:rsidR="00F41BC7" w:rsidRPr="00601E56" w:rsidRDefault="00F41BC7" w:rsidP="00CC52D8">
      <w:pPr>
        <w:rPr>
          <w:rFonts w:ascii="Calibri" w:hAnsi="Calibri" w:cs="Calibri"/>
          <w:color w:val="FF0000"/>
          <w:sz w:val="22"/>
          <w:szCs w:val="22"/>
          <w:lang w:val="it-IT"/>
        </w:rPr>
      </w:pPr>
    </w:p>
    <w:p w14:paraId="2E15264F" w14:textId="77777777" w:rsidR="00CC52D8" w:rsidRPr="0015302B" w:rsidRDefault="00CC52D8" w:rsidP="00CC52D8">
      <w:pPr>
        <w:rPr>
          <w:rFonts w:ascii="Calibri" w:hAnsi="Calibri" w:cs="Calibri"/>
          <w:sz w:val="22"/>
          <w:szCs w:val="22"/>
        </w:rPr>
      </w:pPr>
    </w:p>
    <w:p w14:paraId="7C6B7731" w14:textId="77777777" w:rsidR="00F77887" w:rsidRPr="0015302B" w:rsidRDefault="00CC52D8" w:rsidP="009B71CB">
      <w:pPr>
        <w:spacing w:line="360" w:lineRule="auto"/>
        <w:ind w:left="4320" w:firstLine="720"/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 xml:space="preserve">Cu </w:t>
      </w:r>
      <w:r w:rsidR="00F77887" w:rsidRPr="0015302B">
        <w:rPr>
          <w:rFonts w:ascii="Calibri" w:hAnsi="Calibri" w:cs="Calibri"/>
          <w:sz w:val="22"/>
          <w:szCs w:val="22"/>
        </w:rPr>
        <w:t>aleasă</w:t>
      </w:r>
      <w:r w:rsidRPr="0015302B">
        <w:rPr>
          <w:rFonts w:ascii="Calibri" w:hAnsi="Calibri" w:cs="Calibri"/>
          <w:sz w:val="22"/>
          <w:szCs w:val="22"/>
        </w:rPr>
        <w:t xml:space="preserve"> </w:t>
      </w:r>
      <w:r w:rsidR="0015302B" w:rsidRPr="0015302B">
        <w:rPr>
          <w:rFonts w:ascii="Calibri" w:hAnsi="Calibri" w:cs="Calibri"/>
          <w:sz w:val="22"/>
          <w:szCs w:val="22"/>
        </w:rPr>
        <w:t>considerație</w:t>
      </w:r>
      <w:r w:rsidRPr="0015302B">
        <w:rPr>
          <w:rFonts w:ascii="Calibri" w:hAnsi="Calibri" w:cs="Calibri"/>
          <w:sz w:val="22"/>
          <w:szCs w:val="22"/>
        </w:rPr>
        <w:t>,</w:t>
      </w:r>
    </w:p>
    <w:p w14:paraId="41C89DFB" w14:textId="77777777" w:rsidR="00CC52D8" w:rsidRPr="0015302B" w:rsidRDefault="00F77887" w:rsidP="00803806">
      <w:pPr>
        <w:ind w:left="720"/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Pr="0015302B">
        <w:rPr>
          <w:rFonts w:ascii="Calibri" w:hAnsi="Calibri" w:cs="Calibri"/>
          <w:sz w:val="22"/>
          <w:szCs w:val="22"/>
        </w:rPr>
        <w:tab/>
      </w:r>
      <w:r w:rsidR="009F3120" w:rsidRPr="0015302B">
        <w:rPr>
          <w:rFonts w:ascii="Calibri" w:hAnsi="Calibri" w:cs="Calibri"/>
          <w:sz w:val="22"/>
          <w:szCs w:val="22"/>
        </w:rPr>
        <w:t>Prof.</w:t>
      </w:r>
      <w:r w:rsidRPr="0015302B">
        <w:rPr>
          <w:rFonts w:ascii="Calibri" w:hAnsi="Calibri" w:cs="Calibri"/>
          <w:sz w:val="22"/>
          <w:szCs w:val="22"/>
        </w:rPr>
        <w:t xml:space="preserve"> dr. ing. Daniela Lucia MANEA</w:t>
      </w:r>
    </w:p>
    <w:p w14:paraId="48617C20" w14:textId="0755BA19" w:rsidR="00F77887" w:rsidRPr="0015302B" w:rsidRDefault="3CFA6170" w:rsidP="1F7B2D6C">
      <w:pPr>
        <w:ind w:left="720"/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</w:t>
      </w:r>
      <w:r w:rsidR="00F77887" w:rsidRPr="0015302B">
        <w:rPr>
          <w:rFonts w:ascii="Calibri" w:hAnsi="Calibri" w:cs="Calibri"/>
          <w:sz w:val="22"/>
          <w:szCs w:val="22"/>
        </w:rPr>
        <w:t>Decan</w:t>
      </w:r>
    </w:p>
    <w:p w14:paraId="5EE3BE93" w14:textId="77777777" w:rsidR="000A174E" w:rsidRPr="0015302B" w:rsidRDefault="00CC52D8" w:rsidP="00803806">
      <w:pPr>
        <w:ind w:left="4320" w:firstLine="720"/>
        <w:rPr>
          <w:rFonts w:ascii="Calibri" w:hAnsi="Calibri" w:cs="Calibri"/>
          <w:sz w:val="22"/>
          <w:szCs w:val="22"/>
        </w:rPr>
      </w:pPr>
      <w:r w:rsidRPr="0015302B">
        <w:rPr>
          <w:rFonts w:ascii="Calibri" w:hAnsi="Calibri" w:cs="Calibri"/>
          <w:sz w:val="22"/>
          <w:szCs w:val="22"/>
        </w:rPr>
        <w:t xml:space="preserve">Facultatea de </w:t>
      </w:r>
      <w:r w:rsidR="0015302B" w:rsidRPr="0015302B">
        <w:rPr>
          <w:rFonts w:ascii="Calibri" w:hAnsi="Calibri" w:cs="Calibri"/>
          <w:sz w:val="22"/>
          <w:szCs w:val="22"/>
        </w:rPr>
        <w:t>Construcții</w:t>
      </w:r>
    </w:p>
    <w:p w14:paraId="6212FD45" w14:textId="77777777" w:rsidR="00E66A75" w:rsidRPr="0015302B" w:rsidRDefault="00E66A75" w:rsidP="00803806">
      <w:pPr>
        <w:ind w:left="4320" w:firstLine="720"/>
        <w:rPr>
          <w:rFonts w:ascii="Calibri" w:hAnsi="Calibri" w:cs="Calibri"/>
          <w:sz w:val="22"/>
          <w:szCs w:val="22"/>
        </w:rPr>
      </w:pPr>
    </w:p>
    <w:sectPr w:rsidR="00E66A75" w:rsidRPr="0015302B" w:rsidSect="00315B2E">
      <w:headerReference w:type="default" r:id="rId11"/>
      <w:footerReference w:type="default" r:id="rId12"/>
      <w:headerReference w:type="first" r:id="rId13"/>
      <w:pgSz w:w="11907" w:h="16840" w:code="9"/>
      <w:pgMar w:top="1440" w:right="850" w:bottom="1440" w:left="1440" w:header="142" w:footer="11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723C2" w14:textId="77777777" w:rsidR="004541D4" w:rsidRPr="0015302B" w:rsidRDefault="004541D4">
      <w:r w:rsidRPr="0015302B">
        <w:separator/>
      </w:r>
    </w:p>
  </w:endnote>
  <w:endnote w:type="continuationSeparator" w:id="0">
    <w:p w14:paraId="4BC1C16B" w14:textId="77777777" w:rsidR="004541D4" w:rsidRPr="0015302B" w:rsidRDefault="004541D4">
      <w:r w:rsidRPr="0015302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7AFD0" w14:textId="0978CB70" w:rsidR="00315B2E" w:rsidRPr="0015302B" w:rsidRDefault="00315B2E">
    <w:pPr>
      <w:pStyle w:val="Footer"/>
      <w:jc w:val="right"/>
    </w:pPr>
    <w:r w:rsidRPr="0015302B">
      <w:fldChar w:fldCharType="begin"/>
    </w:r>
    <w:r w:rsidRPr="0015302B">
      <w:instrText xml:space="preserve"> PAGE   \* MERGEFORMAT </w:instrText>
    </w:r>
    <w:r w:rsidRPr="0015302B">
      <w:fldChar w:fldCharType="separate"/>
    </w:r>
    <w:r w:rsidR="00C17372" w:rsidRPr="0015302B">
      <w:t>7</w:t>
    </w:r>
    <w:r w:rsidRPr="0015302B">
      <w:fldChar w:fldCharType="end"/>
    </w:r>
    <w:r w:rsidR="005A2914">
      <w:t>/</w:t>
    </w:r>
    <w:r w:rsidR="005A2914">
      <w:fldChar w:fldCharType="begin"/>
    </w:r>
    <w:r w:rsidR="005A2914">
      <w:instrText xml:space="preserve"> SECTIONPAGES  \# "0" \* Arabic  \* MERGEFORMAT </w:instrText>
    </w:r>
    <w:r w:rsidR="005A2914">
      <w:fldChar w:fldCharType="separate"/>
    </w:r>
    <w:r w:rsidR="00D57D61">
      <w:rPr>
        <w:noProof/>
      </w:rPr>
      <w:t>8</w:t>
    </w:r>
    <w:r w:rsidR="005A2914">
      <w:fldChar w:fldCharType="end"/>
    </w:r>
  </w:p>
  <w:p w14:paraId="3290AEBB" w14:textId="77777777" w:rsidR="003C760D" w:rsidRPr="0015302B" w:rsidRDefault="003C760D" w:rsidP="002549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65D0A" w14:textId="77777777" w:rsidR="004541D4" w:rsidRPr="0015302B" w:rsidRDefault="004541D4">
      <w:r w:rsidRPr="0015302B">
        <w:separator/>
      </w:r>
    </w:p>
  </w:footnote>
  <w:footnote w:type="continuationSeparator" w:id="0">
    <w:p w14:paraId="64D0A9D2" w14:textId="77777777" w:rsidR="004541D4" w:rsidRPr="0015302B" w:rsidRDefault="004541D4">
      <w:r w:rsidRPr="0015302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9C11A" w14:textId="77777777" w:rsidR="003C760D" w:rsidRPr="0015302B" w:rsidRDefault="003C760D" w:rsidP="00692D66">
    <w:pPr>
      <w:pStyle w:val="Header"/>
    </w:pPr>
  </w:p>
  <w:tbl>
    <w:tblPr>
      <w:tblW w:w="11341" w:type="dxa"/>
      <w:tblInd w:w="-1418" w:type="dxa"/>
      <w:tblLook w:val="04A0" w:firstRow="1" w:lastRow="0" w:firstColumn="1" w:lastColumn="0" w:noHBand="0" w:noVBand="1"/>
    </w:tblPr>
    <w:tblGrid>
      <w:gridCol w:w="4229"/>
      <w:gridCol w:w="4485"/>
      <w:gridCol w:w="2627"/>
    </w:tblGrid>
    <w:tr w:rsidR="0096769A" w:rsidRPr="0015302B" w14:paraId="6F50D50C" w14:textId="77777777" w:rsidTr="00C34FA2">
      <w:tc>
        <w:tcPr>
          <w:tcW w:w="4229" w:type="dxa"/>
        </w:tcPr>
        <w:p w14:paraId="4D21D983" w14:textId="57D51F3E" w:rsidR="0096769A" w:rsidRPr="0015302B" w:rsidRDefault="00507A79" w:rsidP="00473E4F">
          <w:pPr>
            <w:pStyle w:val="Header"/>
            <w:jc w:val="center"/>
            <w:rPr>
              <w:rFonts w:ascii="Calibri" w:eastAsia="Calibri" w:hAnsi="Calibri" w:cs="Arial"/>
              <w:sz w:val="22"/>
              <w:szCs w:val="22"/>
            </w:rPr>
          </w:pPr>
          <w:r w:rsidRPr="0015302B">
            <w:rPr>
              <w:rFonts w:ascii="Calibri" w:eastAsia="Calibri" w:hAnsi="Calibri" w:cs="Arial"/>
              <w:noProof/>
              <w:sz w:val="22"/>
              <w:szCs w:val="22"/>
            </w:rPr>
            <w:drawing>
              <wp:inline distT="0" distB="0" distL="0" distR="0" wp14:anchorId="4F76FC5F" wp14:editId="27B7F8EB">
                <wp:extent cx="1409700" cy="533400"/>
                <wp:effectExtent l="0" t="0" r="0" b="0"/>
                <wp:docPr id="1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1078" t="12000" r="3120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97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85" w:type="dxa"/>
        </w:tcPr>
        <w:p w14:paraId="26A252FA" w14:textId="77777777" w:rsidR="0096769A" w:rsidRPr="0015302B" w:rsidRDefault="0096769A" w:rsidP="00473E4F">
          <w:pPr>
            <w:pStyle w:val="Header"/>
            <w:jc w:val="center"/>
            <w:rPr>
              <w:rFonts w:ascii="Calibri" w:eastAsia="Calibri" w:hAnsi="Calibri" w:cs="Arial"/>
              <w:b/>
              <w:bCs/>
              <w:sz w:val="28"/>
              <w:szCs w:val="28"/>
            </w:rPr>
          </w:pPr>
          <w:r w:rsidRPr="0015302B">
            <w:rPr>
              <w:rFonts w:ascii="Calibri" w:eastAsia="Calibri" w:hAnsi="Calibri" w:cs="Arial"/>
              <w:b/>
              <w:bCs/>
            </w:rPr>
            <w:t>Facultatea de Construcții</w:t>
          </w:r>
        </w:p>
        <w:p w14:paraId="3C56193C" w14:textId="77777777" w:rsidR="0096769A" w:rsidRPr="0015302B" w:rsidRDefault="0096769A" w:rsidP="00473E4F">
          <w:pPr>
            <w:pStyle w:val="Header"/>
            <w:jc w:val="center"/>
            <w:rPr>
              <w:rFonts w:ascii="Calibri" w:eastAsia="Calibri" w:hAnsi="Calibri" w:cs="Arial"/>
              <w:sz w:val="20"/>
              <w:szCs w:val="20"/>
            </w:rPr>
          </w:pPr>
          <w:r w:rsidRPr="0015302B">
            <w:rPr>
              <w:rFonts w:ascii="Calibri" w:eastAsia="Calibri" w:hAnsi="Calibri" w:cs="Arial"/>
              <w:sz w:val="20"/>
              <w:szCs w:val="20"/>
            </w:rPr>
            <w:t>Str. Constantin Daicoviciu nr. 15, 400020 Cluj-Napoca, România</w:t>
          </w:r>
        </w:p>
        <w:p w14:paraId="4E12F986" w14:textId="77777777" w:rsidR="0096769A" w:rsidRPr="0015302B" w:rsidRDefault="0096769A" w:rsidP="00473E4F">
          <w:pPr>
            <w:pStyle w:val="Header"/>
            <w:jc w:val="center"/>
            <w:rPr>
              <w:rFonts w:ascii="Calibri" w:eastAsia="Calibri" w:hAnsi="Calibri" w:cs="Arial"/>
              <w:sz w:val="20"/>
              <w:szCs w:val="20"/>
            </w:rPr>
          </w:pPr>
          <w:r w:rsidRPr="0015302B">
            <w:rPr>
              <w:rFonts w:ascii="Calibri" w:eastAsia="Calibri" w:hAnsi="Calibri" w:cs="Arial"/>
              <w:sz w:val="20"/>
              <w:szCs w:val="20"/>
            </w:rPr>
            <w:t>Telefon: 0264 - 401250, Fax: 0264 – 594967</w:t>
          </w:r>
        </w:p>
      </w:tc>
      <w:tc>
        <w:tcPr>
          <w:tcW w:w="2627" w:type="dxa"/>
          <w:vAlign w:val="center"/>
        </w:tcPr>
        <w:p w14:paraId="48FB64A4" w14:textId="538A0170" w:rsidR="0096769A" w:rsidRPr="0015302B" w:rsidRDefault="00507A79" w:rsidP="00C34FA2">
          <w:pPr>
            <w:pStyle w:val="Header"/>
            <w:jc w:val="center"/>
            <w:rPr>
              <w:rFonts w:ascii="Calibri" w:eastAsia="Calibri" w:hAnsi="Calibri" w:cs="Arial"/>
              <w:sz w:val="22"/>
              <w:szCs w:val="22"/>
            </w:rPr>
          </w:pPr>
          <w:r w:rsidRPr="0015302B">
            <w:rPr>
              <w:rFonts w:ascii="Calibri" w:eastAsia="Calibri" w:hAnsi="Calibri" w:cs="Arial"/>
              <w:noProof/>
              <w:sz w:val="22"/>
              <w:szCs w:val="22"/>
            </w:rPr>
            <w:drawing>
              <wp:anchor distT="0" distB="0" distL="114300" distR="114300" simplePos="0" relativeHeight="251660288" behindDoc="1" locked="0" layoutInCell="1" allowOverlap="1" wp14:anchorId="22BC988A" wp14:editId="791FC9B4">
                <wp:simplePos x="0" y="0"/>
                <wp:positionH relativeFrom="column">
                  <wp:posOffset>584200</wp:posOffset>
                </wp:positionH>
                <wp:positionV relativeFrom="paragraph">
                  <wp:posOffset>90170</wp:posOffset>
                </wp:positionV>
                <wp:extent cx="1247775" cy="484505"/>
                <wp:effectExtent l="0" t="0" r="0" b="0"/>
                <wp:wrapTight wrapText="bothSides">
                  <wp:wrapPolygon edited="0">
                    <wp:start x="0" y="0"/>
                    <wp:lineTo x="0" y="20383"/>
                    <wp:lineTo x="21435" y="20383"/>
                    <wp:lineTo x="21435" y="0"/>
                    <wp:lineTo x="0" y="0"/>
                  </wp:wrapPolygon>
                </wp:wrapTight>
                <wp:docPr id="1850943151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8023" b="3313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7775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0B0A15AA" w14:textId="77777777" w:rsidR="00870AE0" w:rsidRPr="0015302B" w:rsidRDefault="00870AE0" w:rsidP="00692D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08429" w14:textId="33B1A2F7" w:rsidR="005160B9" w:rsidRPr="0015302B" w:rsidRDefault="00507A79">
    <w:pPr>
      <w:pStyle w:val="Header"/>
    </w:pPr>
    <w:r w:rsidRPr="0015302B">
      <w:rPr>
        <w:noProof/>
      </w:rPr>
      <w:drawing>
        <wp:inline distT="0" distB="0" distL="0" distR="0" wp14:anchorId="3900EC84" wp14:editId="567DD06C">
          <wp:extent cx="6115050" cy="1171575"/>
          <wp:effectExtent l="0" t="0" r="0" b="0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171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F2E08"/>
    <w:multiLevelType w:val="hybridMultilevel"/>
    <w:tmpl w:val="D99E295C"/>
    <w:lvl w:ilvl="0" w:tplc="B24E0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48C7FF9"/>
    <w:multiLevelType w:val="hybridMultilevel"/>
    <w:tmpl w:val="956CB97C"/>
    <w:lvl w:ilvl="0" w:tplc="E7AE903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1487BA1"/>
    <w:multiLevelType w:val="hybridMultilevel"/>
    <w:tmpl w:val="5F1288F6"/>
    <w:lvl w:ilvl="0" w:tplc="CAFE01A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4A9827D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6904C4"/>
    <w:multiLevelType w:val="hybridMultilevel"/>
    <w:tmpl w:val="42F4E988"/>
    <w:lvl w:ilvl="0" w:tplc="8F32DE92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11"/>
        </w:tabs>
        <w:ind w:left="181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31"/>
        </w:tabs>
        <w:ind w:left="253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51"/>
        </w:tabs>
        <w:ind w:left="325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71"/>
        </w:tabs>
        <w:ind w:left="397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91"/>
        </w:tabs>
        <w:ind w:left="469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11"/>
        </w:tabs>
        <w:ind w:left="541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31"/>
        </w:tabs>
        <w:ind w:left="613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51"/>
        </w:tabs>
        <w:ind w:left="6851" w:hanging="180"/>
      </w:pPr>
    </w:lvl>
  </w:abstractNum>
  <w:abstractNum w:abstractNumId="4" w15:restartNumberingAfterBreak="0">
    <w:nsid w:val="42E20CD2"/>
    <w:multiLevelType w:val="hybridMultilevel"/>
    <w:tmpl w:val="D99E295C"/>
    <w:lvl w:ilvl="0" w:tplc="B24E0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F0A0577"/>
    <w:multiLevelType w:val="hybridMultilevel"/>
    <w:tmpl w:val="4EFCAEA2"/>
    <w:lvl w:ilvl="0" w:tplc="E0443144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324237362">
    <w:abstractNumId w:val="1"/>
  </w:num>
  <w:num w:numId="2" w16cid:durableId="16282421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77467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24022734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9295258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60390300">
    <w:abstractNumId w:val="0"/>
  </w:num>
  <w:num w:numId="7" w16cid:durableId="15009251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3C6"/>
    <w:rsid w:val="00031E01"/>
    <w:rsid w:val="0004105D"/>
    <w:rsid w:val="00053D99"/>
    <w:rsid w:val="000613A2"/>
    <w:rsid w:val="000662A3"/>
    <w:rsid w:val="00077C2F"/>
    <w:rsid w:val="000834FF"/>
    <w:rsid w:val="00084B69"/>
    <w:rsid w:val="00084F9F"/>
    <w:rsid w:val="00095B79"/>
    <w:rsid w:val="000A174E"/>
    <w:rsid w:val="000A26B1"/>
    <w:rsid w:val="000A312C"/>
    <w:rsid w:val="000A5A94"/>
    <w:rsid w:val="000D56AA"/>
    <w:rsid w:val="000D8876"/>
    <w:rsid w:val="000F023C"/>
    <w:rsid w:val="000F1EA6"/>
    <w:rsid w:val="0010553A"/>
    <w:rsid w:val="001110F2"/>
    <w:rsid w:val="00124E07"/>
    <w:rsid w:val="00125A3E"/>
    <w:rsid w:val="00125B8C"/>
    <w:rsid w:val="001325AB"/>
    <w:rsid w:val="00136BCE"/>
    <w:rsid w:val="00140585"/>
    <w:rsid w:val="001439EB"/>
    <w:rsid w:val="00146883"/>
    <w:rsid w:val="00151FE3"/>
    <w:rsid w:val="0015302B"/>
    <w:rsid w:val="0017277F"/>
    <w:rsid w:val="00187C48"/>
    <w:rsid w:val="001A0351"/>
    <w:rsid w:val="001A051B"/>
    <w:rsid w:val="001B2172"/>
    <w:rsid w:val="001B4317"/>
    <w:rsid w:val="001B6746"/>
    <w:rsid w:val="001C2497"/>
    <w:rsid w:val="001C55DB"/>
    <w:rsid w:val="001D4AC5"/>
    <w:rsid w:val="001E20E9"/>
    <w:rsid w:val="001F174F"/>
    <w:rsid w:val="001F2983"/>
    <w:rsid w:val="001F3E6F"/>
    <w:rsid w:val="00200FDC"/>
    <w:rsid w:val="002043E9"/>
    <w:rsid w:val="00204406"/>
    <w:rsid w:val="002211D3"/>
    <w:rsid w:val="0022648A"/>
    <w:rsid w:val="002400F8"/>
    <w:rsid w:val="00242A4B"/>
    <w:rsid w:val="00243F6C"/>
    <w:rsid w:val="00244686"/>
    <w:rsid w:val="002548A1"/>
    <w:rsid w:val="002549E4"/>
    <w:rsid w:val="00254BB7"/>
    <w:rsid w:val="00260915"/>
    <w:rsid w:val="0026298D"/>
    <w:rsid w:val="00287A70"/>
    <w:rsid w:val="00290020"/>
    <w:rsid w:val="00294A8D"/>
    <w:rsid w:val="002B4521"/>
    <w:rsid w:val="002C38A1"/>
    <w:rsid w:val="002F4FDA"/>
    <w:rsid w:val="002F57E3"/>
    <w:rsid w:val="00315B2E"/>
    <w:rsid w:val="003252FE"/>
    <w:rsid w:val="00333566"/>
    <w:rsid w:val="00336830"/>
    <w:rsid w:val="00343305"/>
    <w:rsid w:val="00350F89"/>
    <w:rsid w:val="003628F4"/>
    <w:rsid w:val="003909EE"/>
    <w:rsid w:val="003925D2"/>
    <w:rsid w:val="003A4707"/>
    <w:rsid w:val="003A6C1E"/>
    <w:rsid w:val="003B08A7"/>
    <w:rsid w:val="003C016A"/>
    <w:rsid w:val="003C38DE"/>
    <w:rsid w:val="003C6A94"/>
    <w:rsid w:val="003C760D"/>
    <w:rsid w:val="003D0ED7"/>
    <w:rsid w:val="003D19D3"/>
    <w:rsid w:val="003D4E0D"/>
    <w:rsid w:val="003E2AA9"/>
    <w:rsid w:val="003E6266"/>
    <w:rsid w:val="00405D21"/>
    <w:rsid w:val="00411560"/>
    <w:rsid w:val="00415EA4"/>
    <w:rsid w:val="00440B4C"/>
    <w:rsid w:val="004541D4"/>
    <w:rsid w:val="00464BFE"/>
    <w:rsid w:val="004657F9"/>
    <w:rsid w:val="00467B5F"/>
    <w:rsid w:val="00473E4F"/>
    <w:rsid w:val="00477E68"/>
    <w:rsid w:val="00483F6F"/>
    <w:rsid w:val="004979A1"/>
    <w:rsid w:val="004B0931"/>
    <w:rsid w:val="004B37FE"/>
    <w:rsid w:val="004B4DD9"/>
    <w:rsid w:val="004B7EFE"/>
    <w:rsid w:val="004C0C5F"/>
    <w:rsid w:val="004C70A8"/>
    <w:rsid w:val="004D1D5B"/>
    <w:rsid w:val="004E4118"/>
    <w:rsid w:val="004F275C"/>
    <w:rsid w:val="004F5CA0"/>
    <w:rsid w:val="004F7BE4"/>
    <w:rsid w:val="005036BC"/>
    <w:rsid w:val="00507A79"/>
    <w:rsid w:val="00507AAD"/>
    <w:rsid w:val="005160B9"/>
    <w:rsid w:val="00523355"/>
    <w:rsid w:val="0052375E"/>
    <w:rsid w:val="00524BD9"/>
    <w:rsid w:val="005263D5"/>
    <w:rsid w:val="0052683A"/>
    <w:rsid w:val="00527EA5"/>
    <w:rsid w:val="00532337"/>
    <w:rsid w:val="0055389E"/>
    <w:rsid w:val="00571D8C"/>
    <w:rsid w:val="00572210"/>
    <w:rsid w:val="00585283"/>
    <w:rsid w:val="005917C0"/>
    <w:rsid w:val="005932BF"/>
    <w:rsid w:val="005A2914"/>
    <w:rsid w:val="005A2FC7"/>
    <w:rsid w:val="005A64A3"/>
    <w:rsid w:val="005E6740"/>
    <w:rsid w:val="005F2A31"/>
    <w:rsid w:val="00601014"/>
    <w:rsid w:val="00601E56"/>
    <w:rsid w:val="00603686"/>
    <w:rsid w:val="0060522D"/>
    <w:rsid w:val="0061320A"/>
    <w:rsid w:val="00613359"/>
    <w:rsid w:val="006363CB"/>
    <w:rsid w:val="00637210"/>
    <w:rsid w:val="00654D93"/>
    <w:rsid w:val="00654E7F"/>
    <w:rsid w:val="00665291"/>
    <w:rsid w:val="006822E8"/>
    <w:rsid w:val="00682C6E"/>
    <w:rsid w:val="00684FAA"/>
    <w:rsid w:val="00692D66"/>
    <w:rsid w:val="00694BA7"/>
    <w:rsid w:val="006956A4"/>
    <w:rsid w:val="00696B1C"/>
    <w:rsid w:val="006A19F7"/>
    <w:rsid w:val="006C5FFD"/>
    <w:rsid w:val="006C6D72"/>
    <w:rsid w:val="006C714F"/>
    <w:rsid w:val="006D2DC9"/>
    <w:rsid w:val="006E08E2"/>
    <w:rsid w:val="006E5124"/>
    <w:rsid w:val="006F2A4A"/>
    <w:rsid w:val="006F2B7C"/>
    <w:rsid w:val="00701FDC"/>
    <w:rsid w:val="00712173"/>
    <w:rsid w:val="0071467A"/>
    <w:rsid w:val="007370D6"/>
    <w:rsid w:val="00745EEE"/>
    <w:rsid w:val="00767515"/>
    <w:rsid w:val="00781D34"/>
    <w:rsid w:val="00797AFD"/>
    <w:rsid w:val="007A131C"/>
    <w:rsid w:val="007A1B5E"/>
    <w:rsid w:val="007A5D5F"/>
    <w:rsid w:val="007A6456"/>
    <w:rsid w:val="007A657F"/>
    <w:rsid w:val="007C121E"/>
    <w:rsid w:val="007D742F"/>
    <w:rsid w:val="007D7ACE"/>
    <w:rsid w:val="007E0FA5"/>
    <w:rsid w:val="007F72E5"/>
    <w:rsid w:val="00803806"/>
    <w:rsid w:val="00805509"/>
    <w:rsid w:val="00815E8A"/>
    <w:rsid w:val="00823B30"/>
    <w:rsid w:val="0083235B"/>
    <w:rsid w:val="00832E17"/>
    <w:rsid w:val="00834021"/>
    <w:rsid w:val="0083534F"/>
    <w:rsid w:val="0083575C"/>
    <w:rsid w:val="00845150"/>
    <w:rsid w:val="00846DA8"/>
    <w:rsid w:val="00861842"/>
    <w:rsid w:val="0086CB95"/>
    <w:rsid w:val="00870AE0"/>
    <w:rsid w:val="008816F4"/>
    <w:rsid w:val="0088452C"/>
    <w:rsid w:val="008868E4"/>
    <w:rsid w:val="00893F03"/>
    <w:rsid w:val="008A0C61"/>
    <w:rsid w:val="008A1828"/>
    <w:rsid w:val="008A1AA8"/>
    <w:rsid w:val="008A5DB5"/>
    <w:rsid w:val="008A7D2B"/>
    <w:rsid w:val="008B20EB"/>
    <w:rsid w:val="008D724A"/>
    <w:rsid w:val="008E29EA"/>
    <w:rsid w:val="008F5C1B"/>
    <w:rsid w:val="008F6FBC"/>
    <w:rsid w:val="00911551"/>
    <w:rsid w:val="00911F2C"/>
    <w:rsid w:val="00913956"/>
    <w:rsid w:val="00924236"/>
    <w:rsid w:val="00943064"/>
    <w:rsid w:val="00944436"/>
    <w:rsid w:val="00950210"/>
    <w:rsid w:val="00950F6C"/>
    <w:rsid w:val="00961FEB"/>
    <w:rsid w:val="00965DCB"/>
    <w:rsid w:val="0096769A"/>
    <w:rsid w:val="00987C24"/>
    <w:rsid w:val="00993002"/>
    <w:rsid w:val="009B71CB"/>
    <w:rsid w:val="009C0723"/>
    <w:rsid w:val="009C1F12"/>
    <w:rsid w:val="009C51E4"/>
    <w:rsid w:val="009F3120"/>
    <w:rsid w:val="009F53E1"/>
    <w:rsid w:val="009F7F95"/>
    <w:rsid w:val="00A326DC"/>
    <w:rsid w:val="00A607E6"/>
    <w:rsid w:val="00A62FA3"/>
    <w:rsid w:val="00A71A5A"/>
    <w:rsid w:val="00A87756"/>
    <w:rsid w:val="00A92CDE"/>
    <w:rsid w:val="00AB63C6"/>
    <w:rsid w:val="00AB63F6"/>
    <w:rsid w:val="00AC3239"/>
    <w:rsid w:val="00AD0234"/>
    <w:rsid w:val="00B02076"/>
    <w:rsid w:val="00B02F0B"/>
    <w:rsid w:val="00B072D9"/>
    <w:rsid w:val="00B11ABB"/>
    <w:rsid w:val="00B424C4"/>
    <w:rsid w:val="00B514FB"/>
    <w:rsid w:val="00B532C6"/>
    <w:rsid w:val="00B57F52"/>
    <w:rsid w:val="00B655FE"/>
    <w:rsid w:val="00B73028"/>
    <w:rsid w:val="00B756DA"/>
    <w:rsid w:val="00BA140A"/>
    <w:rsid w:val="00BB684F"/>
    <w:rsid w:val="00BC7065"/>
    <w:rsid w:val="00BD3356"/>
    <w:rsid w:val="00BD537B"/>
    <w:rsid w:val="00BE6182"/>
    <w:rsid w:val="00C079AF"/>
    <w:rsid w:val="00C13793"/>
    <w:rsid w:val="00C1388F"/>
    <w:rsid w:val="00C15445"/>
    <w:rsid w:val="00C17372"/>
    <w:rsid w:val="00C20106"/>
    <w:rsid w:val="00C25BD8"/>
    <w:rsid w:val="00C34FA2"/>
    <w:rsid w:val="00C47AA8"/>
    <w:rsid w:val="00C53EA9"/>
    <w:rsid w:val="00C54F49"/>
    <w:rsid w:val="00C606BB"/>
    <w:rsid w:val="00C83D49"/>
    <w:rsid w:val="00C87046"/>
    <w:rsid w:val="00CC52D8"/>
    <w:rsid w:val="00CC7FD1"/>
    <w:rsid w:val="00CE2665"/>
    <w:rsid w:val="00CF20AB"/>
    <w:rsid w:val="00D013FC"/>
    <w:rsid w:val="00D14CFF"/>
    <w:rsid w:val="00D20293"/>
    <w:rsid w:val="00D21FD9"/>
    <w:rsid w:val="00D36AD3"/>
    <w:rsid w:val="00D37EE3"/>
    <w:rsid w:val="00D57D61"/>
    <w:rsid w:val="00D639D5"/>
    <w:rsid w:val="00D7372E"/>
    <w:rsid w:val="00D778F8"/>
    <w:rsid w:val="00D8685A"/>
    <w:rsid w:val="00D94C2A"/>
    <w:rsid w:val="00DA34EB"/>
    <w:rsid w:val="00DB7716"/>
    <w:rsid w:val="00DC007B"/>
    <w:rsid w:val="00DC0DC3"/>
    <w:rsid w:val="00DD0BB5"/>
    <w:rsid w:val="00DF3802"/>
    <w:rsid w:val="00E17BEE"/>
    <w:rsid w:val="00E30F7D"/>
    <w:rsid w:val="00E414CF"/>
    <w:rsid w:val="00E53EE3"/>
    <w:rsid w:val="00E66A75"/>
    <w:rsid w:val="00E6723B"/>
    <w:rsid w:val="00E74403"/>
    <w:rsid w:val="00E7621D"/>
    <w:rsid w:val="00E8367E"/>
    <w:rsid w:val="00E975BA"/>
    <w:rsid w:val="00EA19E5"/>
    <w:rsid w:val="00EA44F1"/>
    <w:rsid w:val="00EC0480"/>
    <w:rsid w:val="00EE799F"/>
    <w:rsid w:val="00EF60D7"/>
    <w:rsid w:val="00F07790"/>
    <w:rsid w:val="00F10663"/>
    <w:rsid w:val="00F110E3"/>
    <w:rsid w:val="00F172F7"/>
    <w:rsid w:val="00F323FB"/>
    <w:rsid w:val="00F34F63"/>
    <w:rsid w:val="00F41BC7"/>
    <w:rsid w:val="00F470FB"/>
    <w:rsid w:val="00F602BD"/>
    <w:rsid w:val="00F701F2"/>
    <w:rsid w:val="00F77887"/>
    <w:rsid w:val="00F902AF"/>
    <w:rsid w:val="00F94B82"/>
    <w:rsid w:val="00FB5CFE"/>
    <w:rsid w:val="00FB6C37"/>
    <w:rsid w:val="00FC06D0"/>
    <w:rsid w:val="00FC4298"/>
    <w:rsid w:val="00FC6140"/>
    <w:rsid w:val="00FF2677"/>
    <w:rsid w:val="00FF680E"/>
    <w:rsid w:val="010E7434"/>
    <w:rsid w:val="016EF29C"/>
    <w:rsid w:val="02B29F0C"/>
    <w:rsid w:val="02C0041F"/>
    <w:rsid w:val="03E90C1B"/>
    <w:rsid w:val="0409B9AB"/>
    <w:rsid w:val="0481A7AA"/>
    <w:rsid w:val="04BC3EF4"/>
    <w:rsid w:val="05B893C0"/>
    <w:rsid w:val="06537A64"/>
    <w:rsid w:val="0782532B"/>
    <w:rsid w:val="07CA37CC"/>
    <w:rsid w:val="085CAEB5"/>
    <w:rsid w:val="08788713"/>
    <w:rsid w:val="08DD912A"/>
    <w:rsid w:val="09007528"/>
    <w:rsid w:val="0A78C0C7"/>
    <w:rsid w:val="0ABA8E22"/>
    <w:rsid w:val="0D8402A6"/>
    <w:rsid w:val="0DE32294"/>
    <w:rsid w:val="0DFDC15C"/>
    <w:rsid w:val="0E7995CE"/>
    <w:rsid w:val="0F00B38A"/>
    <w:rsid w:val="0F39CD58"/>
    <w:rsid w:val="0F7E156E"/>
    <w:rsid w:val="0FD126BD"/>
    <w:rsid w:val="10934964"/>
    <w:rsid w:val="10DF3B4C"/>
    <w:rsid w:val="110BAB25"/>
    <w:rsid w:val="110EE410"/>
    <w:rsid w:val="116F63C9"/>
    <w:rsid w:val="11D3C1E4"/>
    <w:rsid w:val="11E7F9B4"/>
    <w:rsid w:val="11F1F18C"/>
    <w:rsid w:val="128AE26B"/>
    <w:rsid w:val="12CD1CD2"/>
    <w:rsid w:val="131FB533"/>
    <w:rsid w:val="1336D3CE"/>
    <w:rsid w:val="1354B3CC"/>
    <w:rsid w:val="15393208"/>
    <w:rsid w:val="15723C03"/>
    <w:rsid w:val="1604CA93"/>
    <w:rsid w:val="162E8ACD"/>
    <w:rsid w:val="177C3D95"/>
    <w:rsid w:val="178F14B7"/>
    <w:rsid w:val="17B685E9"/>
    <w:rsid w:val="17D5B29A"/>
    <w:rsid w:val="1854AF0E"/>
    <w:rsid w:val="1907331C"/>
    <w:rsid w:val="19A9D851"/>
    <w:rsid w:val="19ABE931"/>
    <w:rsid w:val="1A9AFE03"/>
    <w:rsid w:val="1BE140B6"/>
    <w:rsid w:val="1DE5B0FD"/>
    <w:rsid w:val="1EDD0278"/>
    <w:rsid w:val="1F7B2D6C"/>
    <w:rsid w:val="1F8B7523"/>
    <w:rsid w:val="1FE95541"/>
    <w:rsid w:val="211743FB"/>
    <w:rsid w:val="221EE653"/>
    <w:rsid w:val="229844AE"/>
    <w:rsid w:val="23D5865C"/>
    <w:rsid w:val="2471C7B1"/>
    <w:rsid w:val="24BFE80E"/>
    <w:rsid w:val="257348B6"/>
    <w:rsid w:val="2598B338"/>
    <w:rsid w:val="26013603"/>
    <w:rsid w:val="2721A2FE"/>
    <w:rsid w:val="2756968A"/>
    <w:rsid w:val="276F158B"/>
    <w:rsid w:val="279214C1"/>
    <w:rsid w:val="281D95A5"/>
    <w:rsid w:val="283F5639"/>
    <w:rsid w:val="28CD3BFA"/>
    <w:rsid w:val="2A74E8B8"/>
    <w:rsid w:val="2AA2DE45"/>
    <w:rsid w:val="2B6029DD"/>
    <w:rsid w:val="2BCFCCB2"/>
    <w:rsid w:val="2C13DF9A"/>
    <w:rsid w:val="2CE9A7C1"/>
    <w:rsid w:val="2D97187A"/>
    <w:rsid w:val="2E5E7447"/>
    <w:rsid w:val="30B54B59"/>
    <w:rsid w:val="30E38DB9"/>
    <w:rsid w:val="310A1FD5"/>
    <w:rsid w:val="31B8B298"/>
    <w:rsid w:val="333A0085"/>
    <w:rsid w:val="335C9095"/>
    <w:rsid w:val="33A7A8B6"/>
    <w:rsid w:val="33C4BEF9"/>
    <w:rsid w:val="34393709"/>
    <w:rsid w:val="3585C3F7"/>
    <w:rsid w:val="35B44C83"/>
    <w:rsid w:val="35F0DEF4"/>
    <w:rsid w:val="3603CCEA"/>
    <w:rsid w:val="366C2E22"/>
    <w:rsid w:val="367BB41C"/>
    <w:rsid w:val="36C62F71"/>
    <w:rsid w:val="36F91A15"/>
    <w:rsid w:val="37736E7B"/>
    <w:rsid w:val="384FADE7"/>
    <w:rsid w:val="39BE0E85"/>
    <w:rsid w:val="39DC8D01"/>
    <w:rsid w:val="3A72711E"/>
    <w:rsid w:val="3AA68BB5"/>
    <w:rsid w:val="3B3688B5"/>
    <w:rsid w:val="3C310AFC"/>
    <w:rsid w:val="3CFA6170"/>
    <w:rsid w:val="3D673B52"/>
    <w:rsid w:val="3DB5AF5D"/>
    <w:rsid w:val="3E768513"/>
    <w:rsid w:val="3EB517DC"/>
    <w:rsid w:val="3F0FDFB3"/>
    <w:rsid w:val="3F41EAC7"/>
    <w:rsid w:val="3F7A95C4"/>
    <w:rsid w:val="3F7AC334"/>
    <w:rsid w:val="405E5362"/>
    <w:rsid w:val="410D8874"/>
    <w:rsid w:val="4242D7AB"/>
    <w:rsid w:val="4289F7B1"/>
    <w:rsid w:val="42EA9C16"/>
    <w:rsid w:val="43868D92"/>
    <w:rsid w:val="43C7D4DD"/>
    <w:rsid w:val="43CAB2FF"/>
    <w:rsid w:val="45E04891"/>
    <w:rsid w:val="46A8E3DF"/>
    <w:rsid w:val="46B91D7B"/>
    <w:rsid w:val="46BCED8B"/>
    <w:rsid w:val="46F3FC96"/>
    <w:rsid w:val="47E4A8D9"/>
    <w:rsid w:val="480269B5"/>
    <w:rsid w:val="48A74529"/>
    <w:rsid w:val="49E9C16E"/>
    <w:rsid w:val="4A07B4F4"/>
    <w:rsid w:val="4A2DF517"/>
    <w:rsid w:val="4A3B349E"/>
    <w:rsid w:val="4B58835A"/>
    <w:rsid w:val="4B939E2D"/>
    <w:rsid w:val="4BC7397A"/>
    <w:rsid w:val="4BF2C5E7"/>
    <w:rsid w:val="4C70B81B"/>
    <w:rsid w:val="4CA1BF20"/>
    <w:rsid w:val="4CEB2146"/>
    <w:rsid w:val="4D5E58A0"/>
    <w:rsid w:val="4D9509EE"/>
    <w:rsid w:val="4E315A56"/>
    <w:rsid w:val="4E7AC07E"/>
    <w:rsid w:val="4F0C8D01"/>
    <w:rsid w:val="4F3AFCC4"/>
    <w:rsid w:val="4FBC4989"/>
    <w:rsid w:val="4FDAD6CE"/>
    <w:rsid w:val="5068FA27"/>
    <w:rsid w:val="50B7B0A6"/>
    <w:rsid w:val="51CB5BFD"/>
    <w:rsid w:val="53905370"/>
    <w:rsid w:val="54572021"/>
    <w:rsid w:val="545CD5F3"/>
    <w:rsid w:val="54753DE8"/>
    <w:rsid w:val="5574D25A"/>
    <w:rsid w:val="55F9EC08"/>
    <w:rsid w:val="58EA0DD2"/>
    <w:rsid w:val="596C1CCC"/>
    <w:rsid w:val="5A9F743A"/>
    <w:rsid w:val="5AA067E8"/>
    <w:rsid w:val="5BDDF890"/>
    <w:rsid w:val="5C45B584"/>
    <w:rsid w:val="5CBEF556"/>
    <w:rsid w:val="5FBE7428"/>
    <w:rsid w:val="5FED3E85"/>
    <w:rsid w:val="60F93052"/>
    <w:rsid w:val="61BCD690"/>
    <w:rsid w:val="6217429E"/>
    <w:rsid w:val="6280AAFC"/>
    <w:rsid w:val="62C3123C"/>
    <w:rsid w:val="631A57EA"/>
    <w:rsid w:val="63A0D96D"/>
    <w:rsid w:val="6475A47B"/>
    <w:rsid w:val="657C8FB4"/>
    <w:rsid w:val="674A0A9A"/>
    <w:rsid w:val="67769B03"/>
    <w:rsid w:val="68705608"/>
    <w:rsid w:val="6A42BDD3"/>
    <w:rsid w:val="6A697507"/>
    <w:rsid w:val="6ACDC6F9"/>
    <w:rsid w:val="6B2CA3DE"/>
    <w:rsid w:val="6DE21036"/>
    <w:rsid w:val="6E934F11"/>
    <w:rsid w:val="712A22B0"/>
    <w:rsid w:val="71B8EA22"/>
    <w:rsid w:val="71D63365"/>
    <w:rsid w:val="727E837C"/>
    <w:rsid w:val="72981448"/>
    <w:rsid w:val="72A5323A"/>
    <w:rsid w:val="72C51830"/>
    <w:rsid w:val="74486662"/>
    <w:rsid w:val="7645A042"/>
    <w:rsid w:val="76FBDA34"/>
    <w:rsid w:val="7740A309"/>
    <w:rsid w:val="777A8074"/>
    <w:rsid w:val="78FC5EFF"/>
    <w:rsid w:val="792342C1"/>
    <w:rsid w:val="79CA7C3E"/>
    <w:rsid w:val="7A90FC7B"/>
    <w:rsid w:val="7AB2E4BB"/>
    <w:rsid w:val="7AC96548"/>
    <w:rsid w:val="7B0FE956"/>
    <w:rsid w:val="7C6B6906"/>
    <w:rsid w:val="7D0153F5"/>
    <w:rsid w:val="7D758C53"/>
    <w:rsid w:val="7E9B9BFF"/>
    <w:rsid w:val="7F4A1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EA47DC"/>
  <w15:chartTrackingRefBased/>
  <w15:docId w15:val="{ED94CEB0-6B82-44E4-A51B-4A101E8E1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70FB"/>
    <w:rPr>
      <w:sz w:val="24"/>
      <w:szCs w:val="24"/>
      <w:lang w:val="ro-R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D0BB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DD0BB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870AE0"/>
    <w:rPr>
      <w:sz w:val="24"/>
      <w:szCs w:val="24"/>
    </w:rPr>
  </w:style>
  <w:style w:type="paragraph" w:styleId="BalloonText">
    <w:name w:val="Balloon Text"/>
    <w:basedOn w:val="Normal"/>
    <w:link w:val="BalloonTextChar"/>
    <w:rsid w:val="00870A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70AE0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870AE0"/>
    <w:rPr>
      <w:sz w:val="24"/>
      <w:szCs w:val="24"/>
    </w:rPr>
  </w:style>
  <w:style w:type="table" w:styleId="TableGrid">
    <w:name w:val="Table Grid"/>
    <w:basedOn w:val="TableNormal"/>
    <w:uiPriority w:val="39"/>
    <w:rsid w:val="0096769A"/>
    <w:rPr>
      <w:rFonts w:ascii="Calibri" w:eastAsia="Calibri" w:hAnsi="Calibri" w:cs="Arial"/>
      <w:sz w:val="22"/>
      <w:szCs w:val="22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3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1\Application%20Data\Microsoft\Templates\ANTET%20FCM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67D3A01D54F745878943212C1A7BF5" ma:contentTypeVersion="13" ma:contentTypeDescription="Create a new document." ma:contentTypeScope="" ma:versionID="0b7139decba720079229c94e0f223717">
  <xsd:schema xmlns:xsd="http://www.w3.org/2001/XMLSchema" xmlns:xs="http://www.w3.org/2001/XMLSchema" xmlns:p="http://schemas.microsoft.com/office/2006/metadata/properties" xmlns:ns2="be1b991d-bed4-4d79-b291-70e8950ed043" xmlns:ns3="5f690d76-9059-4463-989b-25d7feb5b1a0" targetNamespace="http://schemas.microsoft.com/office/2006/metadata/properties" ma:root="true" ma:fieldsID="467da0d703cdce83a706e105a539fc7f" ns2:_="" ns3:_="">
    <xsd:import namespace="be1b991d-bed4-4d79-b291-70e8950ed043"/>
    <xsd:import namespace="5f690d76-9059-4463-989b-25d7feb5b1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b991d-bed4-4d79-b291-70e8950ed0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4a520e9-238f-4391-a566-21dd424747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690d76-9059-4463-989b-25d7feb5b1a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4afb7d5-3936-4cda-868a-f58271ab71c0}" ma:internalName="TaxCatchAll" ma:showField="CatchAllData" ma:web="5f690d76-9059-4463-989b-25d7feb5b1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1b991d-bed4-4d79-b291-70e8950ed043">
      <Terms xmlns="http://schemas.microsoft.com/office/infopath/2007/PartnerControls"/>
    </lcf76f155ced4ddcb4097134ff3c332f>
    <TaxCatchAll xmlns="5f690d76-9059-4463-989b-25d7feb5b1a0" xsi:nil="true"/>
  </documentManagement>
</p:properties>
</file>

<file path=customXml/itemProps1.xml><?xml version="1.0" encoding="utf-8"?>
<ds:datastoreItem xmlns:ds="http://schemas.openxmlformats.org/officeDocument/2006/customXml" ds:itemID="{4CEC9002-478D-4F54-963C-92771DBE4A41}"/>
</file>

<file path=customXml/itemProps2.xml><?xml version="1.0" encoding="utf-8"?>
<ds:datastoreItem xmlns:ds="http://schemas.openxmlformats.org/officeDocument/2006/customXml" ds:itemID="{63C89392-0375-4295-9212-5A7745CA3D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34E631-1B1B-4396-859D-3C963B7E09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3D1710-B533-46E6-904B-9F3353900AE3}">
  <ds:schemaRefs>
    <ds:schemaRef ds:uri="http://schemas.microsoft.com/office/2006/metadata/properties"/>
    <ds:schemaRef ds:uri="http://schemas.microsoft.com/office/infopath/2007/PartnerControls"/>
    <ds:schemaRef ds:uri="be1b991d-bed4-4d79-b291-70e8950ed043"/>
    <ds:schemaRef ds:uri="5f690d76-9059-4463-989b-25d7feb5b1a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ANTET FCM.dot</Template>
  <TotalTime>1</TotalTime>
  <Pages>8</Pages>
  <Words>1606</Words>
  <Characters>8807</Characters>
  <Application>Microsoft Office Word</Application>
  <DocSecurity>0</DocSecurity>
  <Lines>352</Lines>
  <Paragraphs>274</Paragraphs>
  <ScaleCrop>false</ScaleCrop>
  <Company>&lt;&lt;&lt; CCSTTII &gt;&gt;&gt;</Company>
  <LinksUpToDate>false</LinksUpToDate>
  <CharactersWithSpaces>10139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cp:lastModifiedBy>Horia Constantinescu</cp:lastModifiedBy>
  <cp:revision>2</cp:revision>
  <cp:lastPrinted>2024-05-20T10:43:00Z</cp:lastPrinted>
  <dcterms:created xsi:type="dcterms:W3CDTF">2026-03-16T11:54:00Z</dcterms:created>
  <dcterms:modified xsi:type="dcterms:W3CDTF">2026-03-16T11:54:00Z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MSIP_Label_5b58b62f-6f94-46bd-8089-18e64b0a9abb_Enabled">
    <vt:lpwstr>true</vt:lpwstr>
  </property>
  <property fmtid="{D5CDD505-2E9C-101B-9397-08002B2CF9AE}" pid="5" name="MSIP_Label_5b58b62f-6f94-46bd-8089-18e64b0a9abb_SetDate">
    <vt:lpwstr>2026-02-23T06:48:38Z</vt:lpwstr>
  </property>
  <property fmtid="{D5CDD505-2E9C-101B-9397-08002B2CF9AE}" pid="6" name="MSIP_Label_5b58b62f-6f94-46bd-8089-18e64b0a9abb_Method">
    <vt:lpwstr>Standard</vt:lpwstr>
  </property>
  <property fmtid="{D5CDD505-2E9C-101B-9397-08002B2CF9AE}" pid="7" name="MSIP_Label_5b58b62f-6f94-46bd-8089-18e64b0a9abb_Name">
    <vt:lpwstr>defa4170-0d19-0005-0004-bc88714345d2</vt:lpwstr>
  </property>
  <property fmtid="{D5CDD505-2E9C-101B-9397-08002B2CF9AE}" pid="8" name="MSIP_Label_5b58b62f-6f94-46bd-8089-18e64b0a9abb_SiteId">
    <vt:lpwstr>a6eb79fa-c4a9-4cce-818d-b85274d15305</vt:lpwstr>
  </property>
  <property fmtid="{D5CDD505-2E9C-101B-9397-08002B2CF9AE}" pid="9" name="MSIP_Label_5b58b62f-6f94-46bd-8089-18e64b0a9abb_ActionId">
    <vt:lpwstr>215d056a-67a5-40a4-9330-cdaf53cee551</vt:lpwstr>
  </property>
  <property fmtid="{D5CDD505-2E9C-101B-9397-08002B2CF9AE}" pid="10" name="MSIP_Label_5b58b62f-6f94-46bd-8089-18e64b0a9abb_ContentBits">
    <vt:lpwstr>0</vt:lpwstr>
  </property>
  <property fmtid="{D5CDD505-2E9C-101B-9397-08002B2CF9AE}" pid="11" name="MSIP_Label_5b58b62f-6f94-46bd-8089-18e64b0a9abb_Tag">
    <vt:lpwstr>10, 3, 0, 1</vt:lpwstr>
  </property>
  <property fmtid="{D5CDD505-2E9C-101B-9397-08002B2CF9AE}" pid="12" name="ContentTypeId">
    <vt:lpwstr>0x0101004267D3A01D54F745878943212C1A7BF5</vt:lpwstr>
  </property>
  <property fmtid="{D5CDD505-2E9C-101B-9397-08002B2CF9AE}" pid="13" name="MediaServiceImageTags">
    <vt:lpwstr/>
  </property>
</Properties>
</file>